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972C43" w14:textId="77777777" w:rsidR="005A53F9" w:rsidRPr="00FD45AD" w:rsidRDefault="005A53F9" w:rsidP="005A53F9">
      <w:pPr>
        <w:spacing w:line="36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</w:t>
      </w:r>
      <w:r w:rsidRPr="00321054">
        <w:rPr>
          <w:rFonts w:ascii="Arial" w:hAnsi="Arial" w:cs="Arial"/>
          <w:color w:val="000000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C</w:t>
      </w:r>
      <w:r>
        <w:rPr>
          <w:rFonts w:ascii="Arial" w:hAnsi="Arial" w:cs="Arial"/>
          <w:b/>
          <w:sz w:val="24"/>
          <w:szCs w:val="24"/>
        </w:rPr>
        <w:t>OMISSÃO PERMANENTE DE LICITAÇÕES</w:t>
      </w:r>
    </w:p>
    <w:p w14:paraId="1B24134B" w14:textId="77777777" w:rsidR="00E845EE" w:rsidRDefault="00E845EE" w:rsidP="00881E4D">
      <w:pPr>
        <w:pStyle w:val="Corpodetexto1"/>
        <w:tabs>
          <w:tab w:val="left" w:pos="1425"/>
          <w:tab w:val="left" w:pos="2836"/>
          <w:tab w:val="left" w:pos="4254"/>
          <w:tab w:val="left" w:pos="5672"/>
          <w:tab w:val="left" w:pos="7090"/>
          <w:tab w:val="left" w:pos="8508"/>
        </w:tabs>
        <w:spacing w:line="360" w:lineRule="auto"/>
        <w:jc w:val="center"/>
        <w:rPr>
          <w:rFonts w:ascii="Arial" w:hAnsi="Arial" w:cs="Arial"/>
          <w:b/>
          <w:szCs w:val="24"/>
          <w:u w:val="single"/>
          <w:lang w:val="pt-BR"/>
        </w:rPr>
      </w:pPr>
    </w:p>
    <w:p w14:paraId="0B0FFCF7" w14:textId="77777777" w:rsidR="006120B4" w:rsidRDefault="006120B4" w:rsidP="00881E4D">
      <w:pPr>
        <w:pStyle w:val="Corpodetexto1"/>
        <w:tabs>
          <w:tab w:val="left" w:pos="1425"/>
          <w:tab w:val="left" w:pos="2836"/>
          <w:tab w:val="left" w:pos="4254"/>
          <w:tab w:val="left" w:pos="5672"/>
          <w:tab w:val="left" w:pos="7090"/>
          <w:tab w:val="left" w:pos="8508"/>
        </w:tabs>
        <w:spacing w:line="360" w:lineRule="auto"/>
        <w:jc w:val="center"/>
        <w:rPr>
          <w:rFonts w:ascii="Arial" w:hAnsi="Arial" w:cs="Arial"/>
          <w:b/>
          <w:szCs w:val="24"/>
          <w:u w:val="single"/>
          <w:lang w:val="pt-BR"/>
        </w:rPr>
      </w:pPr>
    </w:p>
    <w:p w14:paraId="7B816C5D" w14:textId="77777777" w:rsidR="005A53F9" w:rsidRDefault="005A53F9" w:rsidP="005A53F9">
      <w:pPr>
        <w:pStyle w:val="Corpodetexto1"/>
        <w:tabs>
          <w:tab w:val="left" w:pos="1425"/>
          <w:tab w:val="left" w:pos="2836"/>
          <w:tab w:val="left" w:pos="4254"/>
          <w:tab w:val="left" w:pos="5672"/>
          <w:tab w:val="left" w:pos="7090"/>
          <w:tab w:val="left" w:pos="8508"/>
        </w:tabs>
        <w:spacing w:line="360" w:lineRule="auto"/>
        <w:jc w:val="center"/>
        <w:rPr>
          <w:rFonts w:ascii="Arial" w:hAnsi="Arial" w:cs="Arial"/>
          <w:b/>
          <w:szCs w:val="24"/>
          <w:u w:val="single"/>
          <w:lang w:val="pt-BR"/>
        </w:rPr>
      </w:pPr>
      <w:r w:rsidRPr="000468AD">
        <w:rPr>
          <w:rFonts w:ascii="Arial" w:hAnsi="Arial" w:cs="Arial"/>
          <w:b/>
          <w:szCs w:val="24"/>
          <w:u w:val="single"/>
          <w:lang w:val="pt-BR"/>
        </w:rPr>
        <w:t>DECLARAÇÃO DE ÍNDICES CONTÁBEIS</w:t>
      </w:r>
    </w:p>
    <w:p w14:paraId="206CD384" w14:textId="77777777" w:rsidR="00F57BEF" w:rsidRDefault="00F57BEF" w:rsidP="00FF21EF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639B3AB4" w14:textId="77777777" w:rsidR="005A53F9" w:rsidRPr="000468AD" w:rsidRDefault="004154F2" w:rsidP="005A53F9">
      <w:pPr>
        <w:spacing w:line="360" w:lineRule="auto"/>
        <w:ind w:firstLine="709"/>
        <w:jc w:val="both"/>
        <w:rPr>
          <w:rFonts w:ascii="Arial" w:hAnsi="Arial" w:cs="Arial"/>
          <w:snapToGrid w:val="0"/>
          <w:sz w:val="24"/>
          <w:szCs w:val="24"/>
        </w:rPr>
      </w:pPr>
      <w:r w:rsidRPr="00CD7528">
        <w:rPr>
          <w:rFonts w:ascii="Arial" w:hAnsi="Arial" w:cs="Arial"/>
          <w:sz w:val="24"/>
          <w:szCs w:val="24"/>
        </w:rPr>
        <w:t xml:space="preserve">A empresa </w:t>
      </w:r>
      <w:r w:rsidR="002109BD" w:rsidRPr="002109BD">
        <w:rPr>
          <w:rFonts w:ascii="Arial" w:hAnsi="Arial" w:cs="Arial"/>
          <w:b/>
          <w:sz w:val="24"/>
          <w:szCs w:val="24"/>
        </w:rPr>
        <w:t>INTER MASTER SERVIÇOS E COMERCIO LTDA</w:t>
      </w:r>
      <w:r w:rsidRPr="00CD7528">
        <w:rPr>
          <w:rFonts w:ascii="Arial" w:hAnsi="Arial" w:cs="Arial"/>
          <w:b/>
          <w:sz w:val="24"/>
          <w:szCs w:val="24"/>
        </w:rPr>
        <w:t>,</w:t>
      </w:r>
      <w:r w:rsidRPr="00CD7528">
        <w:rPr>
          <w:rFonts w:ascii="Arial" w:hAnsi="Arial" w:cs="Arial"/>
          <w:sz w:val="24"/>
          <w:szCs w:val="24"/>
        </w:rPr>
        <w:t xml:space="preserve"> de</w:t>
      </w:r>
      <w:r w:rsidR="000637AE">
        <w:rPr>
          <w:rFonts w:ascii="Arial" w:hAnsi="Arial" w:cs="Arial"/>
          <w:sz w:val="24"/>
          <w:szCs w:val="24"/>
        </w:rPr>
        <w:t xml:space="preserve">vidamente inscrita </w:t>
      </w:r>
      <w:r w:rsidR="00623091">
        <w:rPr>
          <w:rFonts w:ascii="Arial" w:hAnsi="Arial" w:cs="Arial"/>
          <w:sz w:val="24"/>
          <w:szCs w:val="24"/>
        </w:rPr>
        <w:t>no</w:t>
      </w:r>
      <w:r w:rsidR="00A3542E">
        <w:rPr>
          <w:rFonts w:ascii="Arial" w:hAnsi="Arial" w:cs="Arial"/>
          <w:sz w:val="24"/>
          <w:szCs w:val="24"/>
        </w:rPr>
        <w:t xml:space="preserve"> </w:t>
      </w:r>
      <w:r w:rsidR="000637AE" w:rsidRPr="00623091">
        <w:rPr>
          <w:rFonts w:ascii="Arial" w:hAnsi="Arial" w:cs="Arial"/>
          <w:sz w:val="24"/>
          <w:szCs w:val="24"/>
        </w:rPr>
        <w:t>CNPJ</w:t>
      </w:r>
      <w:r w:rsidR="00A3542E">
        <w:rPr>
          <w:rFonts w:ascii="Arial" w:hAnsi="Arial" w:cs="Arial"/>
          <w:sz w:val="24"/>
          <w:szCs w:val="24"/>
        </w:rPr>
        <w:t xml:space="preserve"> </w:t>
      </w:r>
      <w:r w:rsidR="00623091" w:rsidRPr="00623091">
        <w:rPr>
          <w:rFonts w:ascii="Arial" w:hAnsi="Arial" w:cs="Arial"/>
          <w:sz w:val="24"/>
          <w:szCs w:val="24"/>
        </w:rPr>
        <w:t>sob o nº</w:t>
      </w:r>
      <w:r w:rsidR="00623091">
        <w:rPr>
          <w:rFonts w:ascii="Arial" w:hAnsi="Arial" w:cs="Arial"/>
          <w:sz w:val="24"/>
          <w:szCs w:val="24"/>
        </w:rPr>
        <w:t>.</w:t>
      </w:r>
      <w:r w:rsidR="00A3542E">
        <w:rPr>
          <w:rFonts w:ascii="Arial" w:hAnsi="Arial" w:cs="Arial"/>
          <w:sz w:val="24"/>
          <w:szCs w:val="24"/>
        </w:rPr>
        <w:t xml:space="preserve"> </w:t>
      </w:r>
      <w:r w:rsidR="00432F82">
        <w:rPr>
          <w:rFonts w:ascii="Arial" w:hAnsi="Arial" w:cs="Arial"/>
          <w:b/>
          <w:sz w:val="24"/>
          <w:szCs w:val="24"/>
        </w:rPr>
        <w:t>14.013.647/0001-62</w:t>
      </w:r>
      <w:r w:rsidRPr="00CD7528">
        <w:rPr>
          <w:rFonts w:ascii="Arial" w:hAnsi="Arial" w:cs="Arial"/>
          <w:sz w:val="24"/>
          <w:szCs w:val="24"/>
        </w:rPr>
        <w:t xml:space="preserve">, sediada </w:t>
      </w:r>
      <w:r w:rsidR="00BA0385">
        <w:rPr>
          <w:rFonts w:ascii="Arial" w:hAnsi="Arial" w:cs="Arial"/>
          <w:sz w:val="24"/>
          <w:szCs w:val="24"/>
        </w:rPr>
        <w:t>à</w:t>
      </w:r>
      <w:r w:rsidRPr="00CD7528">
        <w:rPr>
          <w:rFonts w:ascii="Arial" w:hAnsi="Arial" w:cs="Arial"/>
          <w:sz w:val="24"/>
          <w:szCs w:val="24"/>
        </w:rPr>
        <w:t xml:space="preserve"> Av. Paulino Muller, 795 </w:t>
      </w:r>
      <w:r w:rsidR="00143E05">
        <w:rPr>
          <w:rFonts w:ascii="Arial" w:hAnsi="Arial" w:cs="Arial"/>
          <w:sz w:val="24"/>
          <w:szCs w:val="24"/>
        </w:rPr>
        <w:t>–</w:t>
      </w:r>
      <w:r w:rsidRPr="00CD752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32F82">
        <w:rPr>
          <w:rFonts w:ascii="Arial" w:hAnsi="Arial" w:cs="Arial"/>
          <w:sz w:val="24"/>
          <w:szCs w:val="24"/>
        </w:rPr>
        <w:t>Pvmto</w:t>
      </w:r>
      <w:proofErr w:type="spellEnd"/>
      <w:r w:rsidR="00432F82">
        <w:rPr>
          <w:rFonts w:ascii="Arial" w:hAnsi="Arial" w:cs="Arial"/>
          <w:sz w:val="24"/>
          <w:szCs w:val="24"/>
        </w:rPr>
        <w:t>. 2</w:t>
      </w:r>
      <w:r w:rsidRPr="00CD7528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CD7528">
        <w:rPr>
          <w:rFonts w:ascii="Arial" w:hAnsi="Arial" w:cs="Arial"/>
          <w:sz w:val="24"/>
          <w:szCs w:val="24"/>
        </w:rPr>
        <w:t>Jucutuquara</w:t>
      </w:r>
      <w:proofErr w:type="spellEnd"/>
      <w:r w:rsidRPr="00CD7528">
        <w:rPr>
          <w:rFonts w:ascii="Arial" w:hAnsi="Arial" w:cs="Arial"/>
          <w:sz w:val="24"/>
          <w:szCs w:val="24"/>
        </w:rPr>
        <w:t xml:space="preserve">, </w:t>
      </w:r>
      <w:r w:rsidR="002A3868" w:rsidRPr="00CD7528">
        <w:rPr>
          <w:rFonts w:ascii="Arial" w:hAnsi="Arial" w:cs="Arial"/>
          <w:sz w:val="24"/>
          <w:szCs w:val="24"/>
        </w:rPr>
        <w:t>Vitória/</w:t>
      </w:r>
      <w:r w:rsidRPr="00CD7528">
        <w:rPr>
          <w:rFonts w:ascii="Arial" w:hAnsi="Arial" w:cs="Arial"/>
          <w:sz w:val="24"/>
          <w:szCs w:val="24"/>
        </w:rPr>
        <w:t>ES</w:t>
      </w:r>
      <w:r w:rsidR="00F42949">
        <w:rPr>
          <w:rFonts w:ascii="Arial" w:hAnsi="Arial" w:cs="Arial"/>
          <w:sz w:val="24"/>
          <w:szCs w:val="24"/>
        </w:rPr>
        <w:t xml:space="preserve">, </w:t>
      </w:r>
      <w:r w:rsidRPr="00CD7528">
        <w:rPr>
          <w:rFonts w:ascii="Arial" w:hAnsi="Arial" w:cs="Arial"/>
          <w:sz w:val="24"/>
          <w:szCs w:val="24"/>
        </w:rPr>
        <w:t>C</w:t>
      </w:r>
      <w:r w:rsidR="002A3868" w:rsidRPr="00CD7528">
        <w:rPr>
          <w:rFonts w:ascii="Arial" w:hAnsi="Arial" w:cs="Arial"/>
          <w:sz w:val="24"/>
          <w:szCs w:val="24"/>
        </w:rPr>
        <w:t>EP</w:t>
      </w:r>
      <w:r w:rsidR="00F42949">
        <w:rPr>
          <w:rFonts w:ascii="Arial" w:hAnsi="Arial" w:cs="Arial"/>
          <w:sz w:val="24"/>
          <w:szCs w:val="24"/>
        </w:rPr>
        <w:t xml:space="preserve">: </w:t>
      </w:r>
      <w:r w:rsidRPr="00CD7528">
        <w:rPr>
          <w:rFonts w:ascii="Arial" w:hAnsi="Arial" w:cs="Arial"/>
          <w:sz w:val="24"/>
          <w:szCs w:val="24"/>
        </w:rPr>
        <w:t xml:space="preserve">29040-715, por intermédio </w:t>
      </w:r>
      <w:r w:rsidRPr="00CD7528">
        <w:rPr>
          <w:rFonts w:ascii="Arial" w:hAnsi="Arial" w:cs="Arial"/>
          <w:snapToGrid w:val="0"/>
          <w:sz w:val="24"/>
          <w:szCs w:val="24"/>
        </w:rPr>
        <w:t>de seu representante legal o Sr.</w:t>
      </w:r>
      <w:r w:rsidR="00A3542E">
        <w:rPr>
          <w:rFonts w:ascii="Arial" w:hAnsi="Arial" w:cs="Arial"/>
          <w:snapToGrid w:val="0"/>
          <w:sz w:val="24"/>
          <w:szCs w:val="24"/>
        </w:rPr>
        <w:t xml:space="preserve"> </w:t>
      </w:r>
      <w:proofErr w:type="spellStart"/>
      <w:r w:rsidRPr="00CD7528">
        <w:rPr>
          <w:rFonts w:ascii="Arial" w:hAnsi="Arial" w:cs="Arial"/>
          <w:b/>
          <w:snapToGrid w:val="0"/>
          <w:sz w:val="24"/>
          <w:szCs w:val="24"/>
        </w:rPr>
        <w:t>Jhonathan</w:t>
      </w:r>
      <w:proofErr w:type="spellEnd"/>
      <w:r w:rsidR="00A3542E">
        <w:rPr>
          <w:rFonts w:ascii="Arial" w:hAnsi="Arial" w:cs="Arial"/>
          <w:b/>
          <w:snapToGrid w:val="0"/>
          <w:sz w:val="24"/>
          <w:szCs w:val="24"/>
        </w:rPr>
        <w:t xml:space="preserve"> </w:t>
      </w:r>
      <w:proofErr w:type="spellStart"/>
      <w:r w:rsidRPr="00CD7528">
        <w:rPr>
          <w:rFonts w:ascii="Arial" w:hAnsi="Arial" w:cs="Arial"/>
          <w:b/>
          <w:snapToGrid w:val="0"/>
          <w:sz w:val="24"/>
          <w:szCs w:val="24"/>
        </w:rPr>
        <w:t>Araujo</w:t>
      </w:r>
      <w:proofErr w:type="spellEnd"/>
      <w:r w:rsidRPr="00CD7528">
        <w:rPr>
          <w:rFonts w:ascii="Arial" w:hAnsi="Arial" w:cs="Arial"/>
          <w:b/>
          <w:snapToGrid w:val="0"/>
          <w:sz w:val="24"/>
          <w:szCs w:val="24"/>
        </w:rPr>
        <w:t xml:space="preserve"> de Oliveira, </w:t>
      </w:r>
      <w:r w:rsidRPr="00CD7528">
        <w:rPr>
          <w:rFonts w:ascii="Arial" w:hAnsi="Arial" w:cs="Arial"/>
          <w:snapToGrid w:val="0"/>
          <w:sz w:val="24"/>
          <w:szCs w:val="24"/>
        </w:rPr>
        <w:t>portador da</w:t>
      </w:r>
      <w:r w:rsidR="00975ACA">
        <w:rPr>
          <w:rFonts w:ascii="Arial" w:hAnsi="Arial" w:cs="Arial"/>
          <w:snapToGrid w:val="0"/>
          <w:sz w:val="24"/>
          <w:szCs w:val="24"/>
        </w:rPr>
        <w:t xml:space="preserve"> </w:t>
      </w:r>
      <w:r w:rsidRPr="00623091">
        <w:rPr>
          <w:rFonts w:ascii="Arial" w:hAnsi="Arial" w:cs="Arial"/>
          <w:snapToGrid w:val="0"/>
          <w:sz w:val="24"/>
          <w:szCs w:val="24"/>
        </w:rPr>
        <w:t>Carteira de Identidade nº</w:t>
      </w:r>
      <w:r w:rsidRPr="00CD7528">
        <w:rPr>
          <w:rFonts w:ascii="Arial" w:hAnsi="Arial" w:cs="Arial"/>
          <w:b/>
          <w:snapToGrid w:val="0"/>
          <w:sz w:val="24"/>
          <w:szCs w:val="24"/>
        </w:rPr>
        <w:t xml:space="preserve"> 3.254.954-SSP/ES</w:t>
      </w:r>
      <w:r w:rsidRPr="00CD7528">
        <w:rPr>
          <w:rFonts w:ascii="Arial" w:hAnsi="Arial" w:cs="Arial"/>
          <w:snapToGrid w:val="0"/>
          <w:sz w:val="24"/>
          <w:szCs w:val="24"/>
        </w:rPr>
        <w:t>,</w:t>
      </w:r>
      <w:r w:rsidR="00A3542E">
        <w:rPr>
          <w:rFonts w:ascii="Arial" w:hAnsi="Arial" w:cs="Arial"/>
          <w:snapToGrid w:val="0"/>
          <w:sz w:val="24"/>
          <w:szCs w:val="24"/>
        </w:rPr>
        <w:t xml:space="preserve"> </w:t>
      </w:r>
      <w:r w:rsidRPr="00CD7528">
        <w:rPr>
          <w:rFonts w:ascii="Arial" w:hAnsi="Arial" w:cs="Arial"/>
          <w:snapToGrid w:val="0"/>
          <w:sz w:val="24"/>
          <w:szCs w:val="24"/>
        </w:rPr>
        <w:t>inscrito no</w:t>
      </w:r>
      <w:r w:rsidR="00A3542E">
        <w:rPr>
          <w:rFonts w:ascii="Arial" w:hAnsi="Arial" w:cs="Arial"/>
          <w:snapToGrid w:val="0"/>
          <w:sz w:val="24"/>
          <w:szCs w:val="24"/>
        </w:rPr>
        <w:t xml:space="preserve"> </w:t>
      </w:r>
      <w:r w:rsidRPr="00623091">
        <w:rPr>
          <w:rFonts w:ascii="Arial" w:hAnsi="Arial" w:cs="Arial"/>
          <w:snapToGrid w:val="0"/>
          <w:sz w:val="24"/>
          <w:szCs w:val="24"/>
        </w:rPr>
        <w:t>CPF sob o nº.</w:t>
      </w:r>
      <w:r w:rsidR="00A3542E">
        <w:rPr>
          <w:rFonts w:ascii="Arial" w:hAnsi="Arial" w:cs="Arial"/>
          <w:snapToGrid w:val="0"/>
          <w:sz w:val="24"/>
          <w:szCs w:val="24"/>
        </w:rPr>
        <w:t xml:space="preserve"> </w:t>
      </w:r>
      <w:r w:rsidR="009E625D">
        <w:rPr>
          <w:rFonts w:ascii="Arial" w:hAnsi="Arial" w:cs="Arial"/>
          <w:b/>
          <w:snapToGrid w:val="0"/>
          <w:sz w:val="24"/>
          <w:szCs w:val="24"/>
        </w:rPr>
        <w:t>112.657.897-54</w:t>
      </w:r>
      <w:proofErr w:type="gramStart"/>
      <w:r w:rsidR="009E625D" w:rsidRPr="009E625D">
        <w:rPr>
          <w:rFonts w:ascii="Arial" w:hAnsi="Arial" w:cs="Arial"/>
          <w:snapToGrid w:val="0"/>
          <w:sz w:val="24"/>
          <w:szCs w:val="24"/>
        </w:rPr>
        <w:t>,</w:t>
      </w:r>
      <w:r w:rsidR="006120B4">
        <w:rPr>
          <w:rFonts w:ascii="Arial" w:hAnsi="Arial" w:cs="Arial"/>
          <w:snapToGrid w:val="0"/>
          <w:sz w:val="24"/>
          <w:szCs w:val="24"/>
        </w:rPr>
        <w:t xml:space="preserve"> </w:t>
      </w:r>
      <w:r w:rsidR="005A53F9" w:rsidRPr="000468AD">
        <w:rPr>
          <w:rFonts w:ascii="Arial" w:hAnsi="Arial" w:cs="Arial"/>
          <w:snapToGrid w:val="0"/>
          <w:sz w:val="24"/>
          <w:szCs w:val="24"/>
        </w:rPr>
        <w:t>,</w:t>
      </w:r>
      <w:proofErr w:type="gramEnd"/>
      <w:r w:rsidR="005A53F9" w:rsidRPr="000468AD">
        <w:rPr>
          <w:rFonts w:ascii="Arial" w:hAnsi="Arial" w:cs="Arial"/>
          <w:snapToGrid w:val="0"/>
          <w:sz w:val="24"/>
          <w:szCs w:val="24"/>
        </w:rPr>
        <w:t xml:space="preserve"> na qualidade de participante</w:t>
      </w:r>
      <w:r w:rsidR="005A53F9">
        <w:rPr>
          <w:rFonts w:ascii="Arial" w:hAnsi="Arial" w:cs="Arial"/>
          <w:snapToGrid w:val="0"/>
          <w:sz w:val="24"/>
          <w:szCs w:val="24"/>
        </w:rPr>
        <w:t xml:space="preserve"> </w:t>
      </w:r>
      <w:r w:rsidR="005A53F9" w:rsidRPr="000468AD">
        <w:rPr>
          <w:rFonts w:ascii="Arial" w:hAnsi="Arial" w:cs="Arial"/>
          <w:snapToGrid w:val="0"/>
          <w:sz w:val="24"/>
          <w:szCs w:val="24"/>
        </w:rPr>
        <w:t xml:space="preserve">neste processo licitatório acima epigrafado, </w:t>
      </w:r>
      <w:r w:rsidR="005A53F9" w:rsidRPr="000468AD">
        <w:rPr>
          <w:rFonts w:ascii="Arial" w:hAnsi="Arial" w:cs="Arial"/>
          <w:b/>
          <w:bCs/>
          <w:snapToGrid w:val="0"/>
          <w:sz w:val="24"/>
          <w:szCs w:val="24"/>
        </w:rPr>
        <w:t xml:space="preserve">DECLARA </w:t>
      </w:r>
      <w:r w:rsidR="005A53F9" w:rsidRPr="000468AD">
        <w:rPr>
          <w:rFonts w:ascii="Arial" w:hAnsi="Arial" w:cs="Arial"/>
          <w:snapToGrid w:val="0"/>
          <w:sz w:val="24"/>
          <w:szCs w:val="24"/>
        </w:rPr>
        <w:t>que os índices apurados, por profissional habilitado da contabilidade, no</w:t>
      </w:r>
      <w:r w:rsidR="005A53F9">
        <w:rPr>
          <w:rFonts w:ascii="Arial" w:hAnsi="Arial" w:cs="Arial"/>
          <w:snapToGrid w:val="0"/>
          <w:sz w:val="24"/>
          <w:szCs w:val="24"/>
        </w:rPr>
        <w:t xml:space="preserve"> </w:t>
      </w:r>
      <w:r w:rsidR="005A53F9" w:rsidRPr="000468AD">
        <w:rPr>
          <w:rFonts w:ascii="Arial" w:hAnsi="Arial" w:cs="Arial"/>
          <w:snapToGrid w:val="0"/>
          <w:sz w:val="24"/>
          <w:szCs w:val="24"/>
        </w:rPr>
        <w:t xml:space="preserve">último balanço patrimonial e demonstrações contábeis apresentaram: LIQUIDEZ CORRENTE </w:t>
      </w:r>
      <w:r w:rsidR="005A53F9">
        <w:rPr>
          <w:rFonts w:ascii="Arial" w:hAnsi="Arial" w:cs="Arial"/>
          <w:snapToGrid w:val="0"/>
          <w:sz w:val="24"/>
          <w:szCs w:val="24"/>
        </w:rPr>
        <w:t>(34,05%)</w:t>
      </w:r>
      <w:r w:rsidR="005A53F9" w:rsidRPr="000468AD">
        <w:rPr>
          <w:rFonts w:ascii="Arial" w:hAnsi="Arial" w:cs="Arial"/>
          <w:snapToGrid w:val="0"/>
          <w:sz w:val="24"/>
          <w:szCs w:val="24"/>
        </w:rPr>
        <w:t xml:space="preserve"> - LIQUIDEZGERAL </w:t>
      </w:r>
      <w:r w:rsidR="005A53F9">
        <w:rPr>
          <w:rFonts w:ascii="Arial" w:hAnsi="Arial" w:cs="Arial"/>
          <w:snapToGrid w:val="0"/>
          <w:sz w:val="24"/>
          <w:szCs w:val="24"/>
        </w:rPr>
        <w:t>(34,05%)</w:t>
      </w:r>
      <w:r w:rsidR="005A53F9" w:rsidRPr="000468AD">
        <w:rPr>
          <w:rFonts w:ascii="Arial" w:hAnsi="Arial" w:cs="Arial"/>
          <w:snapToGrid w:val="0"/>
          <w:sz w:val="24"/>
          <w:szCs w:val="24"/>
        </w:rPr>
        <w:t xml:space="preserve"> e SOLVÊNCIA GERAL </w:t>
      </w:r>
      <w:r w:rsidR="005A53F9">
        <w:rPr>
          <w:rFonts w:ascii="Arial" w:hAnsi="Arial" w:cs="Arial"/>
          <w:snapToGrid w:val="0"/>
          <w:sz w:val="24"/>
          <w:szCs w:val="24"/>
        </w:rPr>
        <w:t>(6,67%)</w:t>
      </w:r>
      <w:r w:rsidR="005A53F9" w:rsidRPr="000468AD">
        <w:rPr>
          <w:rFonts w:ascii="Arial" w:hAnsi="Arial" w:cs="Arial"/>
          <w:snapToGrid w:val="0"/>
          <w:sz w:val="24"/>
          <w:szCs w:val="24"/>
        </w:rPr>
        <w:t xml:space="preserve"> que para efeito de habilitação exige-se que sejam de no mínimo </w:t>
      </w:r>
      <w:r w:rsidR="005A53F9" w:rsidRPr="000468AD">
        <w:rPr>
          <w:rFonts w:ascii="Arial" w:hAnsi="Arial" w:cs="Arial"/>
          <w:b/>
          <w:bCs/>
          <w:snapToGrid w:val="0"/>
          <w:sz w:val="24"/>
          <w:szCs w:val="24"/>
        </w:rPr>
        <w:t xml:space="preserve">igual </w:t>
      </w:r>
      <w:r w:rsidR="005A53F9" w:rsidRPr="000468AD">
        <w:rPr>
          <w:rFonts w:ascii="Arial" w:hAnsi="Arial" w:cs="Arial"/>
          <w:snapToGrid w:val="0"/>
          <w:sz w:val="24"/>
          <w:szCs w:val="24"/>
        </w:rPr>
        <w:t>ou</w:t>
      </w:r>
      <w:r w:rsidR="005A53F9">
        <w:rPr>
          <w:rFonts w:ascii="Arial" w:hAnsi="Arial" w:cs="Arial"/>
          <w:snapToGrid w:val="0"/>
          <w:sz w:val="24"/>
          <w:szCs w:val="24"/>
        </w:rPr>
        <w:t xml:space="preserve"> </w:t>
      </w:r>
      <w:r w:rsidR="005A53F9" w:rsidRPr="000468AD">
        <w:rPr>
          <w:rFonts w:ascii="Arial" w:hAnsi="Arial" w:cs="Arial"/>
          <w:b/>
          <w:bCs/>
          <w:snapToGrid w:val="0"/>
          <w:sz w:val="24"/>
          <w:szCs w:val="24"/>
        </w:rPr>
        <w:t xml:space="preserve">maior </w:t>
      </w:r>
      <w:r w:rsidR="005A53F9" w:rsidRPr="000468AD">
        <w:rPr>
          <w:rFonts w:ascii="Arial" w:hAnsi="Arial" w:cs="Arial"/>
          <w:snapToGrid w:val="0"/>
          <w:sz w:val="24"/>
          <w:szCs w:val="24"/>
        </w:rPr>
        <w:t xml:space="preserve">que </w:t>
      </w:r>
      <w:r w:rsidR="005A53F9" w:rsidRPr="000468AD">
        <w:rPr>
          <w:rFonts w:ascii="Arial" w:hAnsi="Arial" w:cs="Arial"/>
          <w:b/>
          <w:bCs/>
          <w:snapToGrid w:val="0"/>
          <w:sz w:val="24"/>
          <w:szCs w:val="24"/>
        </w:rPr>
        <w:t xml:space="preserve">1,00 </w:t>
      </w:r>
      <w:r w:rsidR="005A53F9" w:rsidRPr="000468AD">
        <w:rPr>
          <w:rFonts w:ascii="Arial" w:hAnsi="Arial" w:cs="Arial"/>
          <w:snapToGrid w:val="0"/>
          <w:sz w:val="24"/>
          <w:szCs w:val="24"/>
        </w:rPr>
        <w:t xml:space="preserve">respectivamente. </w:t>
      </w:r>
      <w:r w:rsidR="005A53F9" w:rsidRPr="000468AD">
        <w:rPr>
          <w:rFonts w:ascii="Arial" w:hAnsi="Arial" w:cs="Arial"/>
          <w:b/>
          <w:bCs/>
          <w:snapToGrid w:val="0"/>
          <w:sz w:val="24"/>
          <w:szCs w:val="24"/>
        </w:rPr>
        <w:t xml:space="preserve">DECLARA </w:t>
      </w:r>
      <w:r w:rsidR="005A53F9" w:rsidRPr="000468AD">
        <w:rPr>
          <w:rFonts w:ascii="Arial" w:hAnsi="Arial" w:cs="Arial"/>
          <w:snapToGrid w:val="0"/>
          <w:sz w:val="24"/>
          <w:szCs w:val="24"/>
        </w:rPr>
        <w:t>também que responde administrativa, civil e criminalmente pela</w:t>
      </w:r>
      <w:r w:rsidR="005A53F9">
        <w:rPr>
          <w:rFonts w:ascii="Arial" w:hAnsi="Arial" w:cs="Arial"/>
          <w:snapToGrid w:val="0"/>
          <w:sz w:val="24"/>
          <w:szCs w:val="24"/>
        </w:rPr>
        <w:t xml:space="preserve"> </w:t>
      </w:r>
      <w:r w:rsidR="005A53F9" w:rsidRPr="000468AD">
        <w:rPr>
          <w:rFonts w:ascii="Arial" w:hAnsi="Arial" w:cs="Arial"/>
          <w:snapToGrid w:val="0"/>
          <w:sz w:val="24"/>
          <w:szCs w:val="24"/>
        </w:rPr>
        <w:t>fidelidade das informações e documentos apresentados nesta licitação.</w:t>
      </w:r>
    </w:p>
    <w:p w14:paraId="5527F257" w14:textId="77777777" w:rsidR="005A53F9" w:rsidRPr="000468AD" w:rsidRDefault="005A53F9" w:rsidP="005A53F9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7888E378" w14:textId="77777777" w:rsidR="005A53F9" w:rsidRPr="000468AD" w:rsidRDefault="005A53F9" w:rsidP="005A53F9">
      <w:pPr>
        <w:spacing w:line="360" w:lineRule="auto"/>
        <w:jc w:val="center"/>
        <w:rPr>
          <w:rFonts w:ascii="Arial" w:hAnsi="Arial" w:cs="Arial"/>
          <w:sz w:val="24"/>
          <w:szCs w:val="24"/>
        </w:rPr>
      </w:pPr>
      <w:r w:rsidRPr="000468AD">
        <w:rPr>
          <w:rFonts w:ascii="Arial" w:hAnsi="Arial" w:cs="Arial"/>
          <w:sz w:val="24"/>
          <w:szCs w:val="24"/>
        </w:rPr>
        <w:t>Por ser expressão da verdade, firma-se a presente declaração.</w:t>
      </w:r>
    </w:p>
    <w:p w14:paraId="368B7A11" w14:textId="77777777" w:rsidR="005A53F9" w:rsidRDefault="005A53F9" w:rsidP="005A53F9">
      <w:pPr>
        <w:tabs>
          <w:tab w:val="left" w:pos="1020"/>
        </w:tabs>
        <w:spacing w:line="360" w:lineRule="auto"/>
        <w:jc w:val="center"/>
        <w:rPr>
          <w:rFonts w:ascii="Arial" w:hAnsi="Arial" w:cs="Arial"/>
          <w:sz w:val="24"/>
          <w:szCs w:val="24"/>
        </w:rPr>
      </w:pPr>
    </w:p>
    <w:p w14:paraId="1FD6A13D" w14:textId="77777777" w:rsidR="005A53F9" w:rsidRPr="007714C7" w:rsidRDefault="005A53F9" w:rsidP="005A53F9">
      <w:pPr>
        <w:tabs>
          <w:tab w:val="left" w:pos="1020"/>
        </w:tabs>
        <w:spacing w:line="360" w:lineRule="auto"/>
        <w:jc w:val="center"/>
        <w:rPr>
          <w:rFonts w:ascii="Arial" w:hAnsi="Arial" w:cs="Arial"/>
          <w:sz w:val="24"/>
          <w:szCs w:val="24"/>
        </w:rPr>
      </w:pPr>
      <w:r w:rsidRPr="007714C7">
        <w:rPr>
          <w:rFonts w:ascii="Arial" w:hAnsi="Arial" w:cs="Arial"/>
          <w:sz w:val="24"/>
          <w:szCs w:val="24"/>
        </w:rPr>
        <w:t>Vitória, ES</w:t>
      </w:r>
    </w:p>
    <w:p w14:paraId="0666B4F0" w14:textId="25A5C59F" w:rsidR="00F57BEF" w:rsidRDefault="00F57BEF" w:rsidP="005A53F9">
      <w:pPr>
        <w:spacing w:line="36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</w:p>
    <w:p w14:paraId="2D381FC0" w14:textId="77777777" w:rsidR="00F57BEF" w:rsidRDefault="00F57BEF" w:rsidP="00F530E1">
      <w:pPr>
        <w:tabs>
          <w:tab w:val="left" w:pos="6570"/>
        </w:tabs>
        <w:jc w:val="center"/>
        <w:rPr>
          <w:rFonts w:ascii="Arial" w:hAnsi="Arial" w:cs="Arial"/>
          <w:b/>
          <w:sz w:val="24"/>
          <w:szCs w:val="24"/>
        </w:rPr>
      </w:pPr>
    </w:p>
    <w:p w14:paraId="5D26C3F1" w14:textId="77777777" w:rsidR="00F57BEF" w:rsidRDefault="00F57BEF" w:rsidP="00F530E1">
      <w:pPr>
        <w:tabs>
          <w:tab w:val="left" w:pos="6570"/>
        </w:tabs>
        <w:jc w:val="center"/>
        <w:rPr>
          <w:rFonts w:ascii="Arial" w:hAnsi="Arial" w:cs="Arial"/>
          <w:b/>
          <w:sz w:val="24"/>
          <w:szCs w:val="24"/>
        </w:rPr>
      </w:pPr>
    </w:p>
    <w:p w14:paraId="3337E16C" w14:textId="77777777" w:rsidR="00F57BEF" w:rsidRDefault="00F57BEF" w:rsidP="00F530E1">
      <w:pPr>
        <w:tabs>
          <w:tab w:val="left" w:pos="6570"/>
        </w:tabs>
        <w:jc w:val="center"/>
        <w:rPr>
          <w:rFonts w:ascii="Arial" w:hAnsi="Arial" w:cs="Arial"/>
          <w:b/>
          <w:sz w:val="24"/>
          <w:szCs w:val="24"/>
        </w:rPr>
      </w:pPr>
    </w:p>
    <w:p w14:paraId="01CFC328" w14:textId="77777777" w:rsidR="004154F2" w:rsidRPr="00CD7528" w:rsidRDefault="004154F2" w:rsidP="00F530E1">
      <w:pPr>
        <w:tabs>
          <w:tab w:val="left" w:pos="6570"/>
        </w:tabs>
        <w:jc w:val="center"/>
        <w:rPr>
          <w:rFonts w:ascii="Arial" w:hAnsi="Arial" w:cs="Arial"/>
          <w:b/>
          <w:sz w:val="24"/>
          <w:szCs w:val="24"/>
        </w:rPr>
      </w:pPr>
      <w:r w:rsidRPr="00CD7528">
        <w:rPr>
          <w:rFonts w:ascii="Arial" w:hAnsi="Arial" w:cs="Arial"/>
          <w:b/>
          <w:sz w:val="24"/>
          <w:szCs w:val="24"/>
        </w:rPr>
        <w:t>JHONATHAN ARAUJO DE OLIVEIRA</w:t>
      </w:r>
    </w:p>
    <w:p w14:paraId="1A7E7D9F" w14:textId="77777777" w:rsidR="004154F2" w:rsidRPr="00CD7528" w:rsidRDefault="00E737A9" w:rsidP="00F530E1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RG: 3.254.954-SSP/</w:t>
      </w:r>
      <w:r w:rsidR="004154F2" w:rsidRPr="00CD7528">
        <w:rPr>
          <w:rFonts w:ascii="Arial" w:hAnsi="Arial" w:cs="Arial"/>
          <w:b/>
          <w:sz w:val="24"/>
          <w:szCs w:val="24"/>
        </w:rPr>
        <w:t>ES</w:t>
      </w:r>
    </w:p>
    <w:p w14:paraId="01A5F710" w14:textId="77777777" w:rsidR="004154F2" w:rsidRPr="00CD7528" w:rsidRDefault="004154F2" w:rsidP="00F530E1">
      <w:pPr>
        <w:jc w:val="center"/>
        <w:rPr>
          <w:rFonts w:ascii="Arial" w:hAnsi="Arial" w:cs="Arial"/>
          <w:b/>
          <w:sz w:val="24"/>
          <w:szCs w:val="24"/>
        </w:rPr>
      </w:pPr>
      <w:r w:rsidRPr="00CD7528">
        <w:rPr>
          <w:rFonts w:ascii="Arial" w:hAnsi="Arial" w:cs="Arial"/>
          <w:b/>
          <w:sz w:val="24"/>
          <w:szCs w:val="24"/>
        </w:rPr>
        <w:t>CPF: 112.657.897-54</w:t>
      </w:r>
    </w:p>
    <w:p w14:paraId="5703D111" w14:textId="77777777" w:rsidR="004154F2" w:rsidRPr="00CD7528" w:rsidRDefault="00D47454" w:rsidP="00F530E1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SÓCIO</w:t>
      </w:r>
    </w:p>
    <w:sectPr w:rsidR="004154F2" w:rsidRPr="00CD7528" w:rsidSect="00F57BEF">
      <w:headerReference w:type="default" r:id="rId7"/>
      <w:footerReference w:type="default" r:id="rId8"/>
      <w:pgSz w:w="11906" w:h="16838"/>
      <w:pgMar w:top="2098" w:right="1134" w:bottom="1560" w:left="1701" w:header="709" w:footer="3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636C73" w14:textId="77777777" w:rsidR="00B8266A" w:rsidRDefault="00B8266A" w:rsidP="00307D16">
      <w:r>
        <w:separator/>
      </w:r>
    </w:p>
  </w:endnote>
  <w:endnote w:type="continuationSeparator" w:id="0">
    <w:p w14:paraId="1585637C" w14:textId="77777777" w:rsidR="00B8266A" w:rsidRDefault="00B8266A" w:rsidP="00307D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33EC4D" w14:textId="77777777" w:rsidR="00432F82" w:rsidRPr="00F57BEF" w:rsidRDefault="00432F82" w:rsidP="00AC2334">
    <w:pPr>
      <w:pStyle w:val="Rodap"/>
      <w:pBdr>
        <w:bottom w:val="single" w:sz="6" w:space="1" w:color="auto"/>
      </w:pBdr>
      <w:rPr>
        <w:sz w:val="4"/>
        <w:szCs w:val="4"/>
      </w:rPr>
    </w:pPr>
  </w:p>
  <w:p w14:paraId="10FCEDFD" w14:textId="77777777" w:rsidR="00AC2334" w:rsidRPr="00F57BEF" w:rsidRDefault="00AC2334" w:rsidP="00432F82">
    <w:pPr>
      <w:pStyle w:val="Body"/>
      <w:ind w:right="34"/>
      <w:rPr>
        <w:rFonts w:asciiTheme="minorHAnsi" w:hAnsiTheme="minorHAnsi"/>
        <w:sz w:val="6"/>
        <w:szCs w:val="6"/>
        <w:lang w:val="pt-BR"/>
      </w:rPr>
    </w:pPr>
  </w:p>
  <w:p w14:paraId="5242B63C" w14:textId="77777777" w:rsidR="00AC2334" w:rsidRPr="00F554CC" w:rsidRDefault="00AC2334" w:rsidP="00AC2334">
    <w:pPr>
      <w:pStyle w:val="Body"/>
      <w:ind w:right="34"/>
      <w:jc w:val="center"/>
      <w:rPr>
        <w:rFonts w:asciiTheme="minorHAnsi" w:hAnsiTheme="minorHAnsi"/>
        <w:b w:val="0"/>
        <w:bCs w:val="0"/>
        <w:sz w:val="22"/>
        <w:szCs w:val="22"/>
        <w:lang w:val="pt-BR"/>
      </w:rPr>
    </w:pPr>
    <w:r>
      <w:rPr>
        <w:rFonts w:asciiTheme="minorHAnsi" w:hAnsiTheme="minorHAnsi"/>
        <w:sz w:val="22"/>
        <w:szCs w:val="22"/>
        <w:lang w:val="pt-BR"/>
      </w:rPr>
      <w:t xml:space="preserve">Av. Paulino Muller, 795 – </w:t>
    </w:r>
    <w:proofErr w:type="spellStart"/>
    <w:r>
      <w:rPr>
        <w:rFonts w:asciiTheme="minorHAnsi" w:hAnsiTheme="minorHAnsi"/>
        <w:sz w:val="22"/>
        <w:szCs w:val="22"/>
        <w:lang w:val="pt-BR"/>
      </w:rPr>
      <w:t>Pvmto</w:t>
    </w:r>
    <w:proofErr w:type="spellEnd"/>
    <w:r>
      <w:rPr>
        <w:rFonts w:asciiTheme="minorHAnsi" w:hAnsiTheme="minorHAnsi"/>
        <w:sz w:val="22"/>
        <w:szCs w:val="22"/>
        <w:lang w:val="pt-BR"/>
      </w:rPr>
      <w:t>. 2,</w:t>
    </w:r>
    <w:r w:rsidRPr="00F554CC">
      <w:rPr>
        <w:rFonts w:asciiTheme="minorHAnsi" w:hAnsiTheme="minorHAnsi" w:cs="Arial"/>
        <w:spacing w:val="-2"/>
        <w:sz w:val="22"/>
        <w:szCs w:val="22"/>
        <w:lang w:val="pt-BR"/>
      </w:rPr>
      <w:t xml:space="preserve"> </w:t>
    </w:r>
    <w:r w:rsidRPr="00F554CC">
      <w:rPr>
        <w:rFonts w:asciiTheme="minorHAnsi" w:hAnsiTheme="minorHAnsi"/>
        <w:spacing w:val="1"/>
        <w:sz w:val="22"/>
        <w:szCs w:val="22"/>
        <w:lang w:val="pt-BR"/>
      </w:rPr>
      <w:t>V</w:t>
    </w:r>
    <w:r w:rsidRPr="00F554CC">
      <w:rPr>
        <w:rFonts w:asciiTheme="minorHAnsi" w:hAnsiTheme="minorHAnsi"/>
        <w:sz w:val="22"/>
        <w:szCs w:val="22"/>
        <w:lang w:val="pt-BR"/>
      </w:rPr>
      <w:t>i</w:t>
    </w:r>
    <w:r w:rsidRPr="00F554CC">
      <w:rPr>
        <w:rFonts w:asciiTheme="minorHAnsi" w:hAnsiTheme="minorHAnsi"/>
        <w:spacing w:val="-2"/>
        <w:sz w:val="22"/>
        <w:szCs w:val="22"/>
        <w:lang w:val="pt-BR"/>
      </w:rPr>
      <w:t>tó</w:t>
    </w:r>
    <w:r w:rsidRPr="00F554CC">
      <w:rPr>
        <w:rFonts w:asciiTheme="minorHAnsi" w:hAnsiTheme="minorHAnsi"/>
        <w:spacing w:val="2"/>
        <w:sz w:val="22"/>
        <w:szCs w:val="22"/>
        <w:lang w:val="pt-BR"/>
      </w:rPr>
      <w:t>r</w:t>
    </w:r>
    <w:r w:rsidRPr="00F554CC">
      <w:rPr>
        <w:rFonts w:asciiTheme="minorHAnsi" w:hAnsiTheme="minorHAnsi"/>
        <w:sz w:val="22"/>
        <w:szCs w:val="22"/>
        <w:lang w:val="pt-BR"/>
      </w:rPr>
      <w:t>ia</w:t>
    </w:r>
    <w:r>
      <w:rPr>
        <w:rFonts w:asciiTheme="minorHAnsi" w:hAnsiTheme="minorHAnsi"/>
        <w:spacing w:val="4"/>
        <w:sz w:val="22"/>
        <w:szCs w:val="22"/>
        <w:lang w:val="pt-BR"/>
      </w:rPr>
      <w:t>/ES</w:t>
    </w:r>
  </w:p>
  <w:p w14:paraId="645605E5" w14:textId="77777777" w:rsidR="00AC2334" w:rsidRPr="00F554CC" w:rsidRDefault="00AC2334" w:rsidP="00AC2334">
    <w:pPr>
      <w:pStyle w:val="Body"/>
      <w:ind w:right="34"/>
      <w:jc w:val="center"/>
      <w:rPr>
        <w:rFonts w:asciiTheme="minorHAnsi" w:hAnsiTheme="minorHAnsi"/>
        <w:b w:val="0"/>
        <w:bCs w:val="0"/>
        <w:sz w:val="22"/>
        <w:szCs w:val="22"/>
      </w:rPr>
    </w:pPr>
    <w:r w:rsidRPr="00F554CC">
      <w:rPr>
        <w:rFonts w:asciiTheme="minorHAnsi" w:hAnsiTheme="minorHAnsi"/>
        <w:spacing w:val="1"/>
        <w:sz w:val="22"/>
        <w:szCs w:val="22"/>
      </w:rPr>
      <w:t>P</w:t>
    </w:r>
    <w:r w:rsidRPr="00F554CC">
      <w:rPr>
        <w:rFonts w:asciiTheme="minorHAnsi" w:hAnsiTheme="minorHAnsi"/>
        <w:sz w:val="22"/>
        <w:szCs w:val="22"/>
      </w:rPr>
      <w:t>AB</w:t>
    </w:r>
    <w:r w:rsidRPr="00F554CC">
      <w:rPr>
        <w:rFonts w:asciiTheme="minorHAnsi" w:hAnsiTheme="minorHAnsi"/>
        <w:spacing w:val="1"/>
        <w:sz w:val="22"/>
        <w:szCs w:val="22"/>
      </w:rPr>
      <w:t>X</w:t>
    </w:r>
    <w:r w:rsidRPr="00F554CC">
      <w:rPr>
        <w:rFonts w:asciiTheme="minorHAnsi" w:hAnsiTheme="minorHAnsi"/>
        <w:sz w:val="22"/>
        <w:szCs w:val="22"/>
      </w:rPr>
      <w:t>:</w:t>
    </w:r>
    <w:r w:rsidRPr="00F554CC">
      <w:rPr>
        <w:rFonts w:asciiTheme="minorHAnsi" w:hAnsiTheme="minorHAnsi"/>
        <w:spacing w:val="-2"/>
        <w:sz w:val="22"/>
        <w:szCs w:val="22"/>
      </w:rPr>
      <w:t xml:space="preserve"> (</w:t>
    </w:r>
    <w:r w:rsidRPr="00F554CC">
      <w:rPr>
        <w:rFonts w:asciiTheme="minorHAnsi" w:hAnsiTheme="minorHAnsi"/>
        <w:spacing w:val="-1"/>
        <w:sz w:val="22"/>
        <w:szCs w:val="22"/>
      </w:rPr>
      <w:t>27</w:t>
    </w:r>
    <w:r w:rsidRPr="00F554CC">
      <w:rPr>
        <w:rFonts w:asciiTheme="minorHAnsi" w:hAnsiTheme="minorHAnsi"/>
        <w:sz w:val="22"/>
        <w:szCs w:val="22"/>
      </w:rPr>
      <w:t>)</w:t>
    </w:r>
    <w:r w:rsidRPr="00F554CC">
      <w:rPr>
        <w:rFonts w:asciiTheme="minorHAnsi" w:hAnsiTheme="minorHAnsi"/>
        <w:spacing w:val="-2"/>
        <w:sz w:val="22"/>
        <w:szCs w:val="22"/>
      </w:rPr>
      <w:t xml:space="preserve"> </w:t>
    </w:r>
    <w:r>
      <w:rPr>
        <w:rFonts w:asciiTheme="minorHAnsi" w:hAnsiTheme="minorHAnsi"/>
        <w:spacing w:val="-2"/>
        <w:sz w:val="22"/>
        <w:szCs w:val="22"/>
      </w:rPr>
      <w:t>3314-4710</w:t>
    </w:r>
  </w:p>
  <w:p w14:paraId="532D03D2" w14:textId="77777777" w:rsidR="00AC2334" w:rsidRDefault="00AC2334" w:rsidP="00AC2334">
    <w:pPr>
      <w:pStyle w:val="Body"/>
      <w:ind w:right="34"/>
      <w:jc w:val="center"/>
      <w:rPr>
        <w:rFonts w:asciiTheme="minorHAnsi" w:hAnsiTheme="minorHAnsi"/>
        <w:sz w:val="22"/>
        <w:szCs w:val="22"/>
      </w:rPr>
    </w:pPr>
    <w:r w:rsidRPr="00F554CC">
      <w:rPr>
        <w:rFonts w:asciiTheme="minorHAnsi" w:hAnsiTheme="minorHAnsi"/>
        <w:spacing w:val="1"/>
        <w:sz w:val="22"/>
        <w:szCs w:val="22"/>
      </w:rPr>
      <w:t>E</w:t>
    </w:r>
    <w:r w:rsidRPr="00F554CC">
      <w:rPr>
        <w:rFonts w:asciiTheme="minorHAnsi" w:hAnsiTheme="minorHAnsi"/>
        <w:spacing w:val="2"/>
        <w:sz w:val="22"/>
        <w:szCs w:val="22"/>
      </w:rPr>
      <w:t>m</w:t>
    </w:r>
    <w:r w:rsidRPr="00F554CC">
      <w:rPr>
        <w:rFonts w:asciiTheme="minorHAnsi" w:hAnsiTheme="minorHAnsi"/>
        <w:spacing w:val="-1"/>
        <w:sz w:val="22"/>
        <w:szCs w:val="22"/>
      </w:rPr>
      <w:t>a</w:t>
    </w:r>
    <w:r w:rsidRPr="00F554CC">
      <w:rPr>
        <w:rFonts w:asciiTheme="minorHAnsi" w:hAnsiTheme="minorHAnsi"/>
        <w:sz w:val="22"/>
        <w:szCs w:val="22"/>
      </w:rPr>
      <w:t>i</w:t>
    </w:r>
    <w:r w:rsidRPr="00F554CC">
      <w:rPr>
        <w:rFonts w:asciiTheme="minorHAnsi" w:hAnsiTheme="minorHAnsi"/>
        <w:spacing w:val="-1"/>
        <w:sz w:val="22"/>
        <w:szCs w:val="22"/>
      </w:rPr>
      <w:t>l</w:t>
    </w:r>
    <w:r w:rsidRPr="00F554CC">
      <w:rPr>
        <w:rFonts w:asciiTheme="minorHAnsi" w:hAnsiTheme="minorHAnsi"/>
        <w:sz w:val="22"/>
        <w:szCs w:val="22"/>
      </w:rPr>
      <w:t>:</w:t>
    </w:r>
    <w:r w:rsidRPr="00F554CC">
      <w:rPr>
        <w:rFonts w:asciiTheme="minorHAnsi" w:hAnsiTheme="minorHAnsi"/>
        <w:spacing w:val="-2"/>
        <w:sz w:val="22"/>
        <w:szCs w:val="22"/>
      </w:rPr>
      <w:t xml:space="preserve"> </w:t>
    </w:r>
    <w:r>
      <w:rPr>
        <w:rFonts w:asciiTheme="minorHAnsi" w:hAnsiTheme="minorHAnsi"/>
        <w:spacing w:val="-2"/>
        <w:sz w:val="22"/>
        <w:szCs w:val="22"/>
      </w:rPr>
      <w:t>imastercomercio@outlook.com</w:t>
    </w:r>
    <w:hyperlink r:id="rId1"/>
  </w:p>
  <w:p w14:paraId="00F88322" w14:textId="77777777" w:rsidR="00307D16" w:rsidRPr="00AC2334" w:rsidRDefault="00AC2334" w:rsidP="00AC2334">
    <w:pPr>
      <w:pStyle w:val="Body"/>
      <w:ind w:right="34"/>
      <w:jc w:val="center"/>
      <w:rPr>
        <w:rFonts w:asciiTheme="minorHAnsi" w:hAnsiTheme="minorHAnsi"/>
        <w:b w:val="0"/>
        <w:bCs w:val="0"/>
        <w:sz w:val="22"/>
        <w:szCs w:val="22"/>
        <w:lang w:val="pt-BR"/>
      </w:rPr>
    </w:pPr>
    <w:r>
      <w:rPr>
        <w:rFonts w:asciiTheme="minorHAnsi" w:hAnsiTheme="minorHAnsi"/>
        <w:sz w:val="22"/>
        <w:szCs w:val="22"/>
        <w:lang w:val="pt-BR"/>
      </w:rPr>
      <w:t>C</w:t>
    </w:r>
    <w:r w:rsidRPr="00BE6D62">
      <w:rPr>
        <w:rFonts w:asciiTheme="minorHAnsi" w:hAnsiTheme="minorHAnsi"/>
        <w:sz w:val="22"/>
        <w:szCs w:val="22"/>
        <w:lang w:val="pt-BR"/>
      </w:rPr>
      <w:t>NPJ: 14.013.647/0001-62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61BE1A" w14:textId="77777777" w:rsidR="00B8266A" w:rsidRDefault="00B8266A" w:rsidP="00307D16">
      <w:r>
        <w:separator/>
      </w:r>
    </w:p>
  </w:footnote>
  <w:footnote w:type="continuationSeparator" w:id="0">
    <w:p w14:paraId="6156E78D" w14:textId="77777777" w:rsidR="00B8266A" w:rsidRDefault="00B8266A" w:rsidP="00307D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CAC4F9" w14:textId="120C93F0" w:rsidR="00307D16" w:rsidRDefault="00FC7799">
    <w:pPr>
      <w:pStyle w:val="Cabealho"/>
    </w:pPr>
    <w:r>
      <w:rPr>
        <w:noProof/>
        <w:lang w:eastAsia="pt-BR"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17CCD312" wp14:editId="3AF2DCC7">
              <wp:simplePos x="0" y="0"/>
              <wp:positionH relativeFrom="margin">
                <wp:posOffset>-208915</wp:posOffset>
              </wp:positionH>
              <wp:positionV relativeFrom="page">
                <wp:posOffset>180975</wp:posOffset>
              </wp:positionV>
              <wp:extent cx="6174740" cy="1061085"/>
              <wp:effectExtent l="635" t="0" r="0" b="0"/>
              <wp:wrapNone/>
              <wp:docPr id="1" name="Group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174740" cy="1061085"/>
                        <a:chOff x="1106" y="710"/>
                        <a:chExt cx="9704" cy="1650"/>
                      </a:xfrm>
                    </wpg:grpSpPr>
                    <wpg:grpSp>
                      <wpg:cNvPr id="2" name="Group 3"/>
                      <wpg:cNvGrpSpPr>
                        <a:grpSpLocks/>
                      </wpg:cNvGrpSpPr>
                      <wpg:grpSpPr bwMode="auto">
                        <a:xfrm>
                          <a:off x="1106" y="710"/>
                          <a:ext cx="9704" cy="1650"/>
                          <a:chOff x="1106" y="710"/>
                          <a:chExt cx="9704" cy="1650"/>
                        </a:xfrm>
                      </wpg:grpSpPr>
                      <wps:wsp>
                        <wps:cNvPr id="3" name="Freeform 5"/>
                        <wps:cNvSpPr>
                          <a:spLocks/>
                        </wps:cNvSpPr>
                        <wps:spPr bwMode="auto">
                          <a:xfrm>
                            <a:off x="1106" y="710"/>
                            <a:ext cx="9704" cy="1650"/>
                          </a:xfrm>
                          <a:custGeom>
                            <a:avLst/>
                            <a:gdLst>
                              <a:gd name="T0" fmla="*/ 0 w 9704"/>
                              <a:gd name="T1" fmla="*/ 2361 h 1650"/>
                              <a:gd name="T2" fmla="*/ 9704 w 9704"/>
                              <a:gd name="T3" fmla="*/ 2361 h 1650"/>
                              <a:gd name="T4" fmla="*/ 9704 w 9704"/>
                              <a:gd name="T5" fmla="*/ 710 h 1650"/>
                              <a:gd name="T6" fmla="*/ 0 w 9704"/>
                              <a:gd name="T7" fmla="*/ 710 h 1650"/>
                              <a:gd name="T8" fmla="*/ 0 w 9704"/>
                              <a:gd name="T9" fmla="*/ 2361 h 1650"/>
                              <a:gd name="T10" fmla="*/ 0 60000 65536"/>
                              <a:gd name="T11" fmla="*/ 0 60000 65536"/>
                              <a:gd name="T12" fmla="*/ 0 60000 65536"/>
                              <a:gd name="T13" fmla="*/ 0 60000 65536"/>
                              <a:gd name="T14" fmla="*/ 0 60000 65536"/>
                              <a:gd name="T15" fmla="*/ 0 w 9704"/>
                              <a:gd name="T16" fmla="*/ 0 h 1650"/>
                              <a:gd name="T17" fmla="*/ 9704 w 9704"/>
                              <a:gd name="T18" fmla="*/ 1650 h 1650"/>
                            </a:gdLst>
                            <a:ahLst/>
                            <a:cxnLst>
                              <a:cxn ang="T10">
                                <a:pos x="T0" y="T1"/>
                              </a:cxn>
                              <a:cxn ang="T11">
                                <a:pos x="T2" y="T3"/>
                              </a:cxn>
                              <a:cxn ang="T12">
                                <a:pos x="T4" y="T5"/>
                              </a:cxn>
                              <a:cxn ang="T13">
                                <a:pos x="T6" y="T7"/>
                              </a:cxn>
                              <a:cxn ang="T14">
                                <a:pos x="T8" y="T9"/>
                              </a:cxn>
                            </a:cxnLst>
                            <a:rect l="T15" t="T16" r="T17" b="T18"/>
                            <a:pathLst>
                              <a:path w="9704" h="1650">
                                <a:moveTo>
                                  <a:pt x="0" y="1651"/>
                                </a:moveTo>
                                <a:lnTo>
                                  <a:pt x="9704" y="1651"/>
                                </a:lnTo>
                                <a:lnTo>
                                  <a:pt x="970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65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6E6E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7CA22E5" w14:textId="77777777" w:rsidR="00AC2334" w:rsidRPr="00C74F4F" w:rsidRDefault="00AC2334" w:rsidP="00AC2334">
                              <w:pPr>
                                <w:pStyle w:val="Body"/>
                                <w:ind w:right="913"/>
                                <w:rPr>
                                  <w:rFonts w:asciiTheme="minorHAnsi" w:hAnsiTheme="minorHAnsi"/>
                                  <w:sz w:val="10"/>
                                  <w:szCs w:val="10"/>
                                  <w:lang w:val="pt-BR"/>
                                </w:rPr>
                              </w:pPr>
                            </w:p>
                            <w:p w14:paraId="10A97E5D" w14:textId="77777777" w:rsidR="00AC2334" w:rsidRPr="00F554CC" w:rsidRDefault="00AC2334" w:rsidP="00AC2334">
                              <w:pPr>
                                <w:pStyle w:val="Body"/>
                                <w:ind w:left="4536" w:right="911"/>
                                <w:jc w:val="center"/>
                                <w:rPr>
                                  <w:rFonts w:asciiTheme="minorHAnsi" w:hAnsiTheme="minorHAnsi"/>
                                  <w:b w:val="0"/>
                                  <w:bCs w:val="0"/>
                                  <w:sz w:val="22"/>
                                  <w:szCs w:val="22"/>
                                  <w:lang w:val="pt-BR"/>
                                </w:rPr>
                              </w:pPr>
                              <w:r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  <w:lang w:val="pt-BR"/>
                                </w:rPr>
                                <w:t xml:space="preserve">Av. Paulino Muller, 795 – </w:t>
                              </w:r>
                              <w:proofErr w:type="spellStart"/>
                              <w:r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  <w:lang w:val="pt-BR"/>
                                </w:rPr>
                                <w:t>Pvmto</w:t>
                              </w:r>
                              <w:proofErr w:type="spellEnd"/>
                              <w:r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  <w:lang w:val="pt-BR"/>
                                </w:rPr>
                                <w:t>. 2,</w:t>
                              </w:r>
                              <w:r w:rsidRPr="00F554CC">
                                <w:rPr>
                                  <w:rFonts w:asciiTheme="minorHAnsi" w:hAnsiTheme="minorHAnsi" w:cs="Arial"/>
                                  <w:spacing w:val="-2"/>
                                  <w:sz w:val="22"/>
                                  <w:szCs w:val="22"/>
                                  <w:lang w:val="pt-BR"/>
                                </w:rPr>
                                <w:t xml:space="preserve"> 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1"/>
                                  <w:sz w:val="22"/>
                                  <w:szCs w:val="22"/>
                                  <w:lang w:val="pt-BR"/>
                                </w:rPr>
                                <w:t>V</w:t>
                              </w:r>
                              <w:r w:rsidRPr="00F554CC"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  <w:lang w:val="pt-BR"/>
                                </w:rPr>
                                <w:t>i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-2"/>
                                  <w:sz w:val="22"/>
                                  <w:szCs w:val="22"/>
                                  <w:lang w:val="pt-BR"/>
                                </w:rPr>
                                <w:t>tó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2"/>
                                  <w:sz w:val="22"/>
                                  <w:szCs w:val="22"/>
                                  <w:lang w:val="pt-BR"/>
                                </w:rPr>
                                <w:t>r</w:t>
                              </w:r>
                              <w:r w:rsidRPr="00F554CC"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  <w:lang w:val="pt-BR"/>
                                </w:rPr>
                                <w:t>ia</w:t>
                              </w:r>
                              <w:r>
                                <w:rPr>
                                  <w:rFonts w:asciiTheme="minorHAnsi" w:hAnsiTheme="minorHAnsi"/>
                                  <w:spacing w:val="4"/>
                                  <w:sz w:val="22"/>
                                  <w:szCs w:val="22"/>
                                  <w:lang w:val="pt-BR"/>
                                </w:rPr>
                                <w:t>/ES</w:t>
                              </w:r>
                            </w:p>
                            <w:p w14:paraId="51618116" w14:textId="77777777" w:rsidR="00AC2334" w:rsidRPr="00F554CC" w:rsidRDefault="00AC2334" w:rsidP="00AC2334">
                              <w:pPr>
                                <w:pStyle w:val="Body"/>
                                <w:ind w:left="4536" w:right="915"/>
                                <w:jc w:val="center"/>
                                <w:rPr>
                                  <w:rFonts w:asciiTheme="minorHAnsi" w:hAnsiTheme="minorHAnsi"/>
                                  <w:b w:val="0"/>
                                  <w:bCs w:val="0"/>
                                  <w:sz w:val="22"/>
                                  <w:szCs w:val="22"/>
                                </w:rPr>
                              </w:pPr>
                              <w:r w:rsidRPr="00F554CC">
                                <w:rPr>
                                  <w:rFonts w:asciiTheme="minorHAnsi" w:hAnsiTheme="minorHAnsi"/>
                                  <w:spacing w:val="1"/>
                                  <w:sz w:val="22"/>
                                  <w:szCs w:val="22"/>
                                </w:rPr>
                                <w:t>P</w:t>
                              </w:r>
                              <w:r w:rsidRPr="00F554CC"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</w:rPr>
                                <w:t>AB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1"/>
                                  <w:sz w:val="22"/>
                                  <w:szCs w:val="22"/>
                                </w:rPr>
                                <w:t>X</w:t>
                              </w:r>
                              <w:r w:rsidRPr="00F554CC"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</w:rPr>
                                <w:t>: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-2"/>
                                  <w:sz w:val="22"/>
                                  <w:szCs w:val="22"/>
                                </w:rPr>
                                <w:t xml:space="preserve"> (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-1"/>
                                  <w:sz w:val="22"/>
                                  <w:szCs w:val="22"/>
                                </w:rPr>
                                <w:t>27</w:t>
                              </w:r>
                              <w:r w:rsidRPr="00F554CC"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</w:rPr>
                                <w:t>)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-2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>
                                <w:rPr>
                                  <w:rFonts w:asciiTheme="minorHAnsi" w:hAnsiTheme="minorHAnsi"/>
                                  <w:spacing w:val="-2"/>
                                  <w:sz w:val="22"/>
                                  <w:szCs w:val="22"/>
                                </w:rPr>
                                <w:t>3314-4710</w:t>
                              </w:r>
                            </w:p>
                            <w:p w14:paraId="24A217E3" w14:textId="77777777" w:rsidR="00AC2334" w:rsidRDefault="00AC2334" w:rsidP="00AC2334">
                              <w:pPr>
                                <w:pStyle w:val="Body"/>
                                <w:ind w:left="4536" w:right="915"/>
                                <w:jc w:val="center"/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</w:rPr>
                              </w:pPr>
                              <w:r w:rsidRPr="00F554CC">
                                <w:rPr>
                                  <w:rFonts w:asciiTheme="minorHAnsi" w:hAnsiTheme="minorHAnsi"/>
                                  <w:spacing w:val="1"/>
                                  <w:sz w:val="22"/>
                                  <w:szCs w:val="22"/>
                                </w:rPr>
                                <w:t>E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2"/>
                                  <w:sz w:val="22"/>
                                  <w:szCs w:val="22"/>
                                </w:rPr>
                                <w:t>m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-1"/>
                                  <w:sz w:val="22"/>
                                  <w:szCs w:val="22"/>
                                </w:rPr>
                                <w:t>a</w:t>
                              </w:r>
                              <w:r w:rsidRPr="00F554CC"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</w:rPr>
                                <w:t>i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-1"/>
                                  <w:sz w:val="22"/>
                                  <w:szCs w:val="22"/>
                                </w:rPr>
                                <w:t>l</w:t>
                              </w:r>
                              <w:r w:rsidRPr="00F554CC"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</w:rPr>
                                <w:t>: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-2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>
                                <w:rPr>
                                  <w:rFonts w:asciiTheme="minorHAnsi" w:hAnsiTheme="minorHAnsi"/>
                                  <w:spacing w:val="-2"/>
                                  <w:sz w:val="22"/>
                                  <w:szCs w:val="22"/>
                                </w:rPr>
                                <w:t>imastercomercio@outlook.com</w:t>
                              </w:r>
                              <w:hyperlink r:id="rId1"/>
                            </w:p>
                            <w:p w14:paraId="797B32B5" w14:textId="77777777" w:rsidR="00AC2334" w:rsidRPr="00BE6D62" w:rsidRDefault="00AC2334" w:rsidP="00AC2334">
                              <w:pPr>
                                <w:pStyle w:val="Body"/>
                                <w:ind w:left="4536" w:right="915"/>
                                <w:jc w:val="center"/>
                                <w:rPr>
                                  <w:rFonts w:asciiTheme="minorHAnsi" w:hAnsiTheme="minorHAnsi"/>
                                  <w:b w:val="0"/>
                                  <w:bCs w:val="0"/>
                                  <w:sz w:val="22"/>
                                  <w:szCs w:val="22"/>
                                  <w:lang w:val="pt-BR"/>
                                </w:rPr>
                              </w:pPr>
                              <w:r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  <w:lang w:val="pt-BR"/>
                                </w:rPr>
                                <w:t>C</w:t>
                              </w:r>
                              <w:r w:rsidRPr="00BE6D62"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  <w:lang w:val="pt-BR"/>
                                </w:rPr>
                                <w:t>NPJ: 14.013.647/0001-62</w:t>
                              </w:r>
                            </w:p>
                            <w:p w14:paraId="06554264" w14:textId="77777777" w:rsidR="00AC2334" w:rsidRPr="00C74F4F" w:rsidRDefault="00AC2334" w:rsidP="00AC2334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135" y="710"/>
                            <a:ext cx="3770" cy="165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7CCD312" id="Group 2" o:spid="_x0000_s1026" style="position:absolute;margin-left:-16.45pt;margin-top:14.25pt;width:486.2pt;height:83.55pt;z-index:-251656192;mso-position-horizontal-relative:margin;mso-position-vertical-relative:page" coordorigin="1106,710" coordsize="9704,165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">
              <v:group id="Group 3" o:spid="_x0000_s1027" style="position:absolute;left:1106;top:710;width:9704;height:1650" coordorigin="1106,710" coordsize="9704,16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<v:shape id="Freeform 5" o:spid="_x0000_s1028" style="position:absolute;left:1106;top:710;width:9704;height:1650;visibility:visible;mso-wrap-style:square;v-text-anchor:top" coordsize="9704,16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da7r4A&#10;AADaAAAADwAAAGRycy9kb3ducmV2LnhtbERP3WrCMBS+H/gO4QjeiCbqmFqNIkPZrgZVH+DQHJtq&#10;c1KaTOvbL4PBLr9/vvW2c7W4UxsqzxomYwWCuPCm4lLD+XQYLUCEiGyw9kwanhRgu+m9rDEz/sE5&#10;3Y+xFKmEQ4YabIxNJmUoLDkMY98QJ+3iW4cxwbaUpsVHKne1nCr1Jh1WnBYsNvRuqbgdv52GiB1+&#10;vSby4zpfDIfqmi/3ymo96He7FYhIXfw3/6U/jYYZ/F5JN0Bufg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H33Wu6+AAAA2gAAAA8AAAAAAAAAAAAAAAAAmAIAAGRycy9kb3ducmV2&#10;LnhtbFBLBQYAAAAABAAEAPUAAACDAwAAAAA=&#10;" adj="-11796480,,5400" path="m,1651r9704,l9704,,,,,1651xe" fillcolor="#e6e6e6" stroked="f">
                  <v:stroke joinstyle="round"/>
                  <v:formulas/>
                  <v:path arrowok="t" o:connecttype="custom" o:connectlocs="0,2361;9704,2361;9704,710;0,710;0,2361" o:connectangles="0,0,0,0,0" textboxrect="0,0,9704,1650"/>
                  <v:textbox>
                    <w:txbxContent>
                      <w:p w14:paraId="27CA22E5" w14:textId="77777777" w:rsidR="00AC2334" w:rsidRPr="00C74F4F" w:rsidRDefault="00AC2334" w:rsidP="00AC2334">
                        <w:pPr>
                          <w:pStyle w:val="Body"/>
                          <w:ind w:right="913"/>
                          <w:rPr>
                            <w:rFonts w:asciiTheme="minorHAnsi" w:hAnsiTheme="minorHAnsi"/>
                            <w:sz w:val="10"/>
                            <w:szCs w:val="10"/>
                            <w:lang w:val="pt-BR"/>
                          </w:rPr>
                        </w:pPr>
                      </w:p>
                      <w:p w14:paraId="10A97E5D" w14:textId="77777777" w:rsidR="00AC2334" w:rsidRPr="00F554CC" w:rsidRDefault="00AC2334" w:rsidP="00AC2334">
                        <w:pPr>
                          <w:pStyle w:val="Body"/>
                          <w:ind w:left="4536" w:right="911"/>
                          <w:jc w:val="center"/>
                          <w:rPr>
                            <w:rFonts w:asciiTheme="minorHAnsi" w:hAnsiTheme="minorHAnsi"/>
                            <w:b w:val="0"/>
                            <w:bCs w:val="0"/>
                            <w:sz w:val="22"/>
                            <w:szCs w:val="22"/>
                            <w:lang w:val="pt-BR"/>
                          </w:rPr>
                        </w:pPr>
                        <w:r>
                          <w:rPr>
                            <w:rFonts w:asciiTheme="minorHAnsi" w:hAnsiTheme="minorHAnsi"/>
                            <w:sz w:val="22"/>
                            <w:szCs w:val="22"/>
                            <w:lang w:val="pt-BR"/>
                          </w:rPr>
                          <w:t xml:space="preserve">Av. Paulino Muller, 795 – </w:t>
                        </w:r>
                        <w:proofErr w:type="spellStart"/>
                        <w:r>
                          <w:rPr>
                            <w:rFonts w:asciiTheme="minorHAnsi" w:hAnsiTheme="minorHAnsi"/>
                            <w:sz w:val="22"/>
                            <w:szCs w:val="22"/>
                            <w:lang w:val="pt-BR"/>
                          </w:rPr>
                          <w:t>Pvmto</w:t>
                        </w:r>
                        <w:proofErr w:type="spellEnd"/>
                        <w:r>
                          <w:rPr>
                            <w:rFonts w:asciiTheme="minorHAnsi" w:hAnsiTheme="minorHAnsi"/>
                            <w:sz w:val="22"/>
                            <w:szCs w:val="22"/>
                            <w:lang w:val="pt-BR"/>
                          </w:rPr>
                          <w:t>. 2,</w:t>
                        </w:r>
                        <w:r w:rsidRPr="00F554CC">
                          <w:rPr>
                            <w:rFonts w:asciiTheme="minorHAnsi" w:hAnsiTheme="minorHAnsi" w:cs="Arial"/>
                            <w:spacing w:val="-2"/>
                            <w:sz w:val="22"/>
                            <w:szCs w:val="22"/>
                            <w:lang w:val="pt-BR"/>
                          </w:rPr>
                          <w:t xml:space="preserve"> </w:t>
                        </w:r>
                        <w:r w:rsidRPr="00F554CC">
                          <w:rPr>
                            <w:rFonts w:asciiTheme="minorHAnsi" w:hAnsiTheme="minorHAnsi"/>
                            <w:spacing w:val="1"/>
                            <w:sz w:val="22"/>
                            <w:szCs w:val="22"/>
                            <w:lang w:val="pt-BR"/>
                          </w:rPr>
                          <w:t>V</w:t>
                        </w:r>
                        <w:r w:rsidRPr="00F554CC">
                          <w:rPr>
                            <w:rFonts w:asciiTheme="minorHAnsi" w:hAnsiTheme="minorHAnsi"/>
                            <w:sz w:val="22"/>
                            <w:szCs w:val="22"/>
                            <w:lang w:val="pt-BR"/>
                          </w:rPr>
                          <w:t>i</w:t>
                        </w:r>
                        <w:r w:rsidRPr="00F554CC">
                          <w:rPr>
                            <w:rFonts w:asciiTheme="minorHAnsi" w:hAnsiTheme="minorHAnsi"/>
                            <w:spacing w:val="-2"/>
                            <w:sz w:val="22"/>
                            <w:szCs w:val="22"/>
                            <w:lang w:val="pt-BR"/>
                          </w:rPr>
                          <w:t>tó</w:t>
                        </w:r>
                        <w:r w:rsidRPr="00F554CC">
                          <w:rPr>
                            <w:rFonts w:asciiTheme="minorHAnsi" w:hAnsiTheme="minorHAnsi"/>
                            <w:spacing w:val="2"/>
                            <w:sz w:val="22"/>
                            <w:szCs w:val="22"/>
                            <w:lang w:val="pt-BR"/>
                          </w:rPr>
                          <w:t>r</w:t>
                        </w:r>
                        <w:r w:rsidRPr="00F554CC">
                          <w:rPr>
                            <w:rFonts w:asciiTheme="minorHAnsi" w:hAnsiTheme="minorHAnsi"/>
                            <w:sz w:val="22"/>
                            <w:szCs w:val="22"/>
                            <w:lang w:val="pt-BR"/>
                          </w:rPr>
                          <w:t>ia</w:t>
                        </w:r>
                        <w:r>
                          <w:rPr>
                            <w:rFonts w:asciiTheme="minorHAnsi" w:hAnsiTheme="minorHAnsi"/>
                            <w:spacing w:val="4"/>
                            <w:sz w:val="22"/>
                            <w:szCs w:val="22"/>
                            <w:lang w:val="pt-BR"/>
                          </w:rPr>
                          <w:t>/ES</w:t>
                        </w:r>
                      </w:p>
                      <w:p w14:paraId="51618116" w14:textId="77777777" w:rsidR="00AC2334" w:rsidRPr="00F554CC" w:rsidRDefault="00AC2334" w:rsidP="00AC2334">
                        <w:pPr>
                          <w:pStyle w:val="Body"/>
                          <w:ind w:left="4536" w:right="915"/>
                          <w:jc w:val="center"/>
                          <w:rPr>
                            <w:rFonts w:asciiTheme="minorHAnsi" w:hAnsiTheme="minorHAnsi"/>
                            <w:b w:val="0"/>
                            <w:bCs w:val="0"/>
                            <w:sz w:val="22"/>
                            <w:szCs w:val="22"/>
                          </w:rPr>
                        </w:pPr>
                        <w:r w:rsidRPr="00F554CC">
                          <w:rPr>
                            <w:rFonts w:asciiTheme="minorHAnsi" w:hAnsiTheme="minorHAnsi"/>
                            <w:spacing w:val="1"/>
                            <w:sz w:val="22"/>
                            <w:szCs w:val="22"/>
                          </w:rPr>
                          <w:t>P</w:t>
                        </w:r>
                        <w:r w:rsidRPr="00F554CC">
                          <w:rPr>
                            <w:rFonts w:asciiTheme="minorHAnsi" w:hAnsiTheme="minorHAnsi"/>
                            <w:sz w:val="22"/>
                            <w:szCs w:val="22"/>
                          </w:rPr>
                          <w:t>AB</w:t>
                        </w:r>
                        <w:r w:rsidRPr="00F554CC">
                          <w:rPr>
                            <w:rFonts w:asciiTheme="minorHAnsi" w:hAnsiTheme="minorHAnsi"/>
                            <w:spacing w:val="1"/>
                            <w:sz w:val="22"/>
                            <w:szCs w:val="22"/>
                          </w:rPr>
                          <w:t>X</w:t>
                        </w:r>
                        <w:r w:rsidRPr="00F554CC">
                          <w:rPr>
                            <w:rFonts w:asciiTheme="minorHAnsi" w:hAnsiTheme="minorHAnsi"/>
                            <w:sz w:val="22"/>
                            <w:szCs w:val="22"/>
                          </w:rPr>
                          <w:t>:</w:t>
                        </w:r>
                        <w:r w:rsidRPr="00F554CC">
                          <w:rPr>
                            <w:rFonts w:asciiTheme="minorHAnsi" w:hAnsiTheme="minorHAnsi"/>
                            <w:spacing w:val="-2"/>
                            <w:sz w:val="22"/>
                            <w:szCs w:val="22"/>
                          </w:rPr>
                          <w:t xml:space="preserve"> (</w:t>
                        </w:r>
                        <w:r w:rsidRPr="00F554CC">
                          <w:rPr>
                            <w:rFonts w:asciiTheme="minorHAnsi" w:hAnsiTheme="minorHAnsi"/>
                            <w:spacing w:val="-1"/>
                            <w:sz w:val="22"/>
                            <w:szCs w:val="22"/>
                          </w:rPr>
                          <w:t>27</w:t>
                        </w:r>
                        <w:r w:rsidRPr="00F554CC">
                          <w:rPr>
                            <w:rFonts w:asciiTheme="minorHAnsi" w:hAnsiTheme="minorHAnsi"/>
                            <w:sz w:val="22"/>
                            <w:szCs w:val="22"/>
                          </w:rPr>
                          <w:t>)</w:t>
                        </w:r>
                        <w:r w:rsidRPr="00F554CC">
                          <w:rPr>
                            <w:rFonts w:asciiTheme="minorHAnsi" w:hAnsiTheme="minorHAnsi"/>
                            <w:spacing w:val="-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Theme="minorHAnsi" w:hAnsiTheme="minorHAnsi"/>
                            <w:spacing w:val="-2"/>
                            <w:sz w:val="22"/>
                            <w:szCs w:val="22"/>
                          </w:rPr>
                          <w:t>3314-4710</w:t>
                        </w:r>
                      </w:p>
                      <w:p w14:paraId="24A217E3" w14:textId="77777777" w:rsidR="00AC2334" w:rsidRDefault="00AC2334" w:rsidP="00AC2334">
                        <w:pPr>
                          <w:pStyle w:val="Body"/>
                          <w:ind w:left="4536" w:right="915"/>
                          <w:jc w:val="center"/>
                          <w:rPr>
                            <w:rFonts w:asciiTheme="minorHAnsi" w:hAnsiTheme="minorHAnsi"/>
                            <w:sz w:val="22"/>
                            <w:szCs w:val="22"/>
                          </w:rPr>
                        </w:pPr>
                        <w:r w:rsidRPr="00F554CC">
                          <w:rPr>
                            <w:rFonts w:asciiTheme="minorHAnsi" w:hAnsiTheme="minorHAnsi"/>
                            <w:spacing w:val="1"/>
                            <w:sz w:val="22"/>
                            <w:szCs w:val="22"/>
                          </w:rPr>
                          <w:t>E</w:t>
                        </w:r>
                        <w:r w:rsidRPr="00F554CC">
                          <w:rPr>
                            <w:rFonts w:asciiTheme="minorHAnsi" w:hAnsiTheme="minorHAnsi"/>
                            <w:spacing w:val="2"/>
                            <w:sz w:val="22"/>
                            <w:szCs w:val="22"/>
                          </w:rPr>
                          <w:t>m</w:t>
                        </w:r>
                        <w:r w:rsidRPr="00F554CC">
                          <w:rPr>
                            <w:rFonts w:asciiTheme="minorHAnsi" w:hAnsiTheme="minorHAnsi"/>
                            <w:spacing w:val="-1"/>
                            <w:sz w:val="22"/>
                            <w:szCs w:val="22"/>
                          </w:rPr>
                          <w:t>a</w:t>
                        </w:r>
                        <w:r w:rsidRPr="00F554CC">
                          <w:rPr>
                            <w:rFonts w:asciiTheme="minorHAnsi" w:hAnsiTheme="minorHAnsi"/>
                            <w:sz w:val="22"/>
                            <w:szCs w:val="22"/>
                          </w:rPr>
                          <w:t>i</w:t>
                        </w:r>
                        <w:r w:rsidRPr="00F554CC">
                          <w:rPr>
                            <w:rFonts w:asciiTheme="minorHAnsi" w:hAnsiTheme="minorHAnsi"/>
                            <w:spacing w:val="-1"/>
                            <w:sz w:val="22"/>
                            <w:szCs w:val="22"/>
                          </w:rPr>
                          <w:t>l</w:t>
                        </w:r>
                        <w:r w:rsidRPr="00F554CC">
                          <w:rPr>
                            <w:rFonts w:asciiTheme="minorHAnsi" w:hAnsiTheme="minorHAnsi"/>
                            <w:sz w:val="22"/>
                            <w:szCs w:val="22"/>
                          </w:rPr>
                          <w:t>:</w:t>
                        </w:r>
                        <w:r w:rsidRPr="00F554CC">
                          <w:rPr>
                            <w:rFonts w:asciiTheme="minorHAnsi" w:hAnsiTheme="minorHAnsi"/>
                            <w:spacing w:val="-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Theme="minorHAnsi" w:hAnsiTheme="minorHAnsi"/>
                            <w:spacing w:val="-2"/>
                            <w:sz w:val="22"/>
                            <w:szCs w:val="22"/>
                          </w:rPr>
                          <w:t>imastercomercio@outlook.com</w:t>
                        </w:r>
                        <w:hyperlink r:id="rId3"/>
                      </w:p>
                      <w:p w14:paraId="797B32B5" w14:textId="77777777" w:rsidR="00AC2334" w:rsidRPr="00BE6D62" w:rsidRDefault="00AC2334" w:rsidP="00AC2334">
                        <w:pPr>
                          <w:pStyle w:val="Body"/>
                          <w:ind w:left="4536" w:right="915"/>
                          <w:jc w:val="center"/>
                          <w:rPr>
                            <w:rFonts w:asciiTheme="minorHAnsi" w:hAnsiTheme="minorHAnsi"/>
                            <w:b w:val="0"/>
                            <w:bCs w:val="0"/>
                            <w:sz w:val="22"/>
                            <w:szCs w:val="22"/>
                            <w:lang w:val="pt-BR"/>
                          </w:rPr>
                        </w:pPr>
                        <w:r>
                          <w:rPr>
                            <w:rFonts w:asciiTheme="minorHAnsi" w:hAnsiTheme="minorHAnsi"/>
                            <w:sz w:val="22"/>
                            <w:szCs w:val="22"/>
                            <w:lang w:val="pt-BR"/>
                          </w:rPr>
                          <w:t>C</w:t>
                        </w:r>
                        <w:r w:rsidRPr="00BE6D62">
                          <w:rPr>
                            <w:rFonts w:asciiTheme="minorHAnsi" w:hAnsiTheme="minorHAnsi"/>
                            <w:sz w:val="22"/>
                            <w:szCs w:val="22"/>
                            <w:lang w:val="pt-BR"/>
                          </w:rPr>
                          <w:t>NPJ: 14.013.647/0001-62</w:t>
                        </w:r>
                      </w:p>
                      <w:p w14:paraId="06554264" w14:textId="77777777" w:rsidR="00AC2334" w:rsidRPr="00C74F4F" w:rsidRDefault="00AC2334" w:rsidP="00AC2334">
                        <w:pPr>
                          <w:jc w:val="center"/>
                        </w:pPr>
                      </w:p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4" o:spid="_x0000_s1029" type="#_x0000_t75" style="position:absolute;left:1135;top:710;width:3770;height:165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oPh2nCAAAA2gAAAA8AAABkcnMvZG93bnJldi54bWxEj0FrAjEUhO+C/yE8oTfNVqrI1iilRfBQ&#10;FFeXXh/J62bp5mXZpJr++0Yo9DjMzDfMeptcJ640hNazgsdZAYJYe9Nyo+By3k1XIEJENth5JgU/&#10;FGC7GY/WWBp/4xNdq9iIDOFQogIbY19KGbQlh2Hme+LsffrBYcxyaKQZ8JbhrpPzolhKhy3nBYs9&#10;vVrSX9W3U+AW9eEtyUP6qN4XR7/XtdW2Vuphkl6eQURK8T/8194bBU9wv5JvgNz8Ag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6D4dpwgAAANoAAAAPAAAAAAAAAAAAAAAAAJ8C&#10;AABkcnMvZG93bnJldi54bWxQSwUGAAAAAAQABAD3AAAAjgMAAAAA&#10;">
                  <v:imagedata r:id="rId4" o:title=""/>
                </v:shape>
              </v:group>
              <w10:wrap anchorx="margin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0A21FC9"/>
    <w:multiLevelType w:val="hybridMultilevel"/>
    <w:tmpl w:val="CA54A32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6E31A0"/>
    <w:multiLevelType w:val="hybridMultilevel"/>
    <w:tmpl w:val="F58800EA"/>
    <w:lvl w:ilvl="0" w:tplc="0416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pt-BR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pt-BR" w:vendorID="64" w:dllVersion="4096" w:nlCheck="1" w:checkStyle="0"/>
  <w:activeWritingStyle w:appName="MSWord" w:lang="pt-BR" w:vendorID="64" w:dllVersion="0" w:nlCheck="1" w:checkStyle="0"/>
  <w:activeWritingStyle w:appName="MSWord" w:lang="en-US" w:vendorID="64" w:dllVersion="0" w:nlCheck="1" w:checkStyle="0"/>
  <w:activeWritingStyle w:appName="MSWord" w:lang="pt-BR" w:vendorID="64" w:dllVersion="131078" w:nlCheck="1" w:checkStyle="0"/>
  <w:activeWritingStyle w:appName="MSWord" w:lang="en-US" w:vendorID="64" w:dllVersion="131078" w:nlCheck="1" w:checkStyle="1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54F2"/>
    <w:rsid w:val="00003839"/>
    <w:rsid w:val="00004941"/>
    <w:rsid w:val="00012D61"/>
    <w:rsid w:val="00014B60"/>
    <w:rsid w:val="000162CE"/>
    <w:rsid w:val="0001780A"/>
    <w:rsid w:val="0002009D"/>
    <w:rsid w:val="000207D8"/>
    <w:rsid w:val="000220F3"/>
    <w:rsid w:val="00023CF2"/>
    <w:rsid w:val="0003393D"/>
    <w:rsid w:val="00033D5C"/>
    <w:rsid w:val="00036009"/>
    <w:rsid w:val="0003673A"/>
    <w:rsid w:val="000421BE"/>
    <w:rsid w:val="000423F1"/>
    <w:rsid w:val="000460B8"/>
    <w:rsid w:val="0005097E"/>
    <w:rsid w:val="00051ED9"/>
    <w:rsid w:val="0005286A"/>
    <w:rsid w:val="000567EF"/>
    <w:rsid w:val="00057E9E"/>
    <w:rsid w:val="000624DB"/>
    <w:rsid w:val="000637AE"/>
    <w:rsid w:val="000757E3"/>
    <w:rsid w:val="000776BB"/>
    <w:rsid w:val="00084B76"/>
    <w:rsid w:val="0008764F"/>
    <w:rsid w:val="00090AAC"/>
    <w:rsid w:val="00094BB0"/>
    <w:rsid w:val="000A1158"/>
    <w:rsid w:val="000A3131"/>
    <w:rsid w:val="000A3B49"/>
    <w:rsid w:val="000A573A"/>
    <w:rsid w:val="000A6CA1"/>
    <w:rsid w:val="000A790F"/>
    <w:rsid w:val="000B25BA"/>
    <w:rsid w:val="000B5C18"/>
    <w:rsid w:val="000C030F"/>
    <w:rsid w:val="000C0B50"/>
    <w:rsid w:val="000C3369"/>
    <w:rsid w:val="000C4B96"/>
    <w:rsid w:val="000C5359"/>
    <w:rsid w:val="000D2357"/>
    <w:rsid w:val="000D4377"/>
    <w:rsid w:val="000E1C70"/>
    <w:rsid w:val="000E212B"/>
    <w:rsid w:val="000E355C"/>
    <w:rsid w:val="000F432B"/>
    <w:rsid w:val="000F46C2"/>
    <w:rsid w:val="000F70F5"/>
    <w:rsid w:val="001006FA"/>
    <w:rsid w:val="00100FA6"/>
    <w:rsid w:val="00102461"/>
    <w:rsid w:val="001029F1"/>
    <w:rsid w:val="00103611"/>
    <w:rsid w:val="001057A4"/>
    <w:rsid w:val="001066A0"/>
    <w:rsid w:val="0010794D"/>
    <w:rsid w:val="00110E36"/>
    <w:rsid w:val="001120FE"/>
    <w:rsid w:val="00115FAF"/>
    <w:rsid w:val="001244FC"/>
    <w:rsid w:val="00124F13"/>
    <w:rsid w:val="001262A9"/>
    <w:rsid w:val="00131970"/>
    <w:rsid w:val="001328F4"/>
    <w:rsid w:val="00140A96"/>
    <w:rsid w:val="00143E05"/>
    <w:rsid w:val="001467B3"/>
    <w:rsid w:val="0014743F"/>
    <w:rsid w:val="00160383"/>
    <w:rsid w:val="00161315"/>
    <w:rsid w:val="00163C3E"/>
    <w:rsid w:val="00175243"/>
    <w:rsid w:val="001812CD"/>
    <w:rsid w:val="00191470"/>
    <w:rsid w:val="0019583A"/>
    <w:rsid w:val="001A395B"/>
    <w:rsid w:val="001A538B"/>
    <w:rsid w:val="001B088C"/>
    <w:rsid w:val="001B1549"/>
    <w:rsid w:val="001B1902"/>
    <w:rsid w:val="001B3A35"/>
    <w:rsid w:val="001B3E63"/>
    <w:rsid w:val="001C15AB"/>
    <w:rsid w:val="001C6A23"/>
    <w:rsid w:val="001C6D27"/>
    <w:rsid w:val="001C717E"/>
    <w:rsid w:val="001D15FB"/>
    <w:rsid w:val="001D18A0"/>
    <w:rsid w:val="001D4BD6"/>
    <w:rsid w:val="001E3118"/>
    <w:rsid w:val="001F43CE"/>
    <w:rsid w:val="00200CDA"/>
    <w:rsid w:val="002109BD"/>
    <w:rsid w:val="00211B51"/>
    <w:rsid w:val="00212250"/>
    <w:rsid w:val="002167DD"/>
    <w:rsid w:val="00221777"/>
    <w:rsid w:val="00221E53"/>
    <w:rsid w:val="002224DC"/>
    <w:rsid w:val="0023050C"/>
    <w:rsid w:val="0023340C"/>
    <w:rsid w:val="00235D26"/>
    <w:rsid w:val="00236AF0"/>
    <w:rsid w:val="00237447"/>
    <w:rsid w:val="002423C4"/>
    <w:rsid w:val="00242D89"/>
    <w:rsid w:val="0024525D"/>
    <w:rsid w:val="00251340"/>
    <w:rsid w:val="002529DD"/>
    <w:rsid w:val="00252C09"/>
    <w:rsid w:val="002647F1"/>
    <w:rsid w:val="002667CA"/>
    <w:rsid w:val="00273D0D"/>
    <w:rsid w:val="00275FBD"/>
    <w:rsid w:val="0027650E"/>
    <w:rsid w:val="00281DC5"/>
    <w:rsid w:val="00282657"/>
    <w:rsid w:val="00285F54"/>
    <w:rsid w:val="002947E6"/>
    <w:rsid w:val="00294E34"/>
    <w:rsid w:val="00294E4B"/>
    <w:rsid w:val="00295DA6"/>
    <w:rsid w:val="00296D49"/>
    <w:rsid w:val="002A3868"/>
    <w:rsid w:val="002A6413"/>
    <w:rsid w:val="002B0932"/>
    <w:rsid w:val="002B164B"/>
    <w:rsid w:val="002B1E2F"/>
    <w:rsid w:val="002B44C5"/>
    <w:rsid w:val="002B607D"/>
    <w:rsid w:val="002B7199"/>
    <w:rsid w:val="002C4C97"/>
    <w:rsid w:val="002C6D41"/>
    <w:rsid w:val="002C7B55"/>
    <w:rsid w:val="002D53DD"/>
    <w:rsid w:val="002D6BC2"/>
    <w:rsid w:val="002D6BD1"/>
    <w:rsid w:val="002E4E31"/>
    <w:rsid w:val="002E7264"/>
    <w:rsid w:val="002F0C49"/>
    <w:rsid w:val="002F1098"/>
    <w:rsid w:val="002F214C"/>
    <w:rsid w:val="002F33FC"/>
    <w:rsid w:val="002F6347"/>
    <w:rsid w:val="00301F02"/>
    <w:rsid w:val="00302BD0"/>
    <w:rsid w:val="00307D16"/>
    <w:rsid w:val="00307D91"/>
    <w:rsid w:val="003110BA"/>
    <w:rsid w:val="00311FEC"/>
    <w:rsid w:val="00314E75"/>
    <w:rsid w:val="00315278"/>
    <w:rsid w:val="003155D8"/>
    <w:rsid w:val="00317BD3"/>
    <w:rsid w:val="0032037E"/>
    <w:rsid w:val="003221CF"/>
    <w:rsid w:val="00323C5A"/>
    <w:rsid w:val="00323DA5"/>
    <w:rsid w:val="0033212B"/>
    <w:rsid w:val="003359F4"/>
    <w:rsid w:val="00344BC2"/>
    <w:rsid w:val="00347AD3"/>
    <w:rsid w:val="00350AEF"/>
    <w:rsid w:val="00363D08"/>
    <w:rsid w:val="00364529"/>
    <w:rsid w:val="00364B60"/>
    <w:rsid w:val="003710D9"/>
    <w:rsid w:val="00372819"/>
    <w:rsid w:val="0037498C"/>
    <w:rsid w:val="00374ABB"/>
    <w:rsid w:val="0037600F"/>
    <w:rsid w:val="00387CA8"/>
    <w:rsid w:val="00392B92"/>
    <w:rsid w:val="00393BC0"/>
    <w:rsid w:val="00394505"/>
    <w:rsid w:val="003A0338"/>
    <w:rsid w:val="003A169B"/>
    <w:rsid w:val="003A4AE5"/>
    <w:rsid w:val="003A6733"/>
    <w:rsid w:val="003A71B0"/>
    <w:rsid w:val="003C382B"/>
    <w:rsid w:val="003C4122"/>
    <w:rsid w:val="003C5766"/>
    <w:rsid w:val="003C5EAC"/>
    <w:rsid w:val="003C777B"/>
    <w:rsid w:val="003D0F84"/>
    <w:rsid w:val="003D27A3"/>
    <w:rsid w:val="003D574A"/>
    <w:rsid w:val="003E691C"/>
    <w:rsid w:val="003E7BC5"/>
    <w:rsid w:val="003F2A82"/>
    <w:rsid w:val="003F2B64"/>
    <w:rsid w:val="003F4E64"/>
    <w:rsid w:val="003F6109"/>
    <w:rsid w:val="003F62D5"/>
    <w:rsid w:val="00405872"/>
    <w:rsid w:val="004070C1"/>
    <w:rsid w:val="004075F5"/>
    <w:rsid w:val="00414F74"/>
    <w:rsid w:val="004154F2"/>
    <w:rsid w:val="00415627"/>
    <w:rsid w:val="00415700"/>
    <w:rsid w:val="00416ED2"/>
    <w:rsid w:val="00417231"/>
    <w:rsid w:val="00422F6E"/>
    <w:rsid w:val="00424F89"/>
    <w:rsid w:val="00432F82"/>
    <w:rsid w:val="00433ADC"/>
    <w:rsid w:val="00436351"/>
    <w:rsid w:val="00436AC9"/>
    <w:rsid w:val="004428AB"/>
    <w:rsid w:val="00454C12"/>
    <w:rsid w:val="00461410"/>
    <w:rsid w:val="004617D9"/>
    <w:rsid w:val="004625E4"/>
    <w:rsid w:val="00462EE7"/>
    <w:rsid w:val="004650A8"/>
    <w:rsid w:val="0046634D"/>
    <w:rsid w:val="004664C1"/>
    <w:rsid w:val="00474675"/>
    <w:rsid w:val="00475EC6"/>
    <w:rsid w:val="00476748"/>
    <w:rsid w:val="0048035F"/>
    <w:rsid w:val="0048262B"/>
    <w:rsid w:val="00485342"/>
    <w:rsid w:val="00487FC7"/>
    <w:rsid w:val="00490ACB"/>
    <w:rsid w:val="00490D03"/>
    <w:rsid w:val="00491A19"/>
    <w:rsid w:val="00494D66"/>
    <w:rsid w:val="004955EB"/>
    <w:rsid w:val="00497E51"/>
    <w:rsid w:val="004A2069"/>
    <w:rsid w:val="004A3122"/>
    <w:rsid w:val="004A42C9"/>
    <w:rsid w:val="004A7873"/>
    <w:rsid w:val="004B4DE9"/>
    <w:rsid w:val="004B4EFE"/>
    <w:rsid w:val="004B5A15"/>
    <w:rsid w:val="004C4EE4"/>
    <w:rsid w:val="004D01BA"/>
    <w:rsid w:val="004D1BA7"/>
    <w:rsid w:val="004E0491"/>
    <w:rsid w:val="004E174D"/>
    <w:rsid w:val="004E2320"/>
    <w:rsid w:val="004E5BD5"/>
    <w:rsid w:val="004F0702"/>
    <w:rsid w:val="004F0E5D"/>
    <w:rsid w:val="004F1272"/>
    <w:rsid w:val="004F16A1"/>
    <w:rsid w:val="004F4AA3"/>
    <w:rsid w:val="004F5C7D"/>
    <w:rsid w:val="004F637A"/>
    <w:rsid w:val="005036E3"/>
    <w:rsid w:val="00504F75"/>
    <w:rsid w:val="005053B8"/>
    <w:rsid w:val="00510555"/>
    <w:rsid w:val="00511C82"/>
    <w:rsid w:val="00513386"/>
    <w:rsid w:val="00513AA5"/>
    <w:rsid w:val="00513EF4"/>
    <w:rsid w:val="0051483D"/>
    <w:rsid w:val="0051485C"/>
    <w:rsid w:val="00515C2D"/>
    <w:rsid w:val="00526ED7"/>
    <w:rsid w:val="0052779A"/>
    <w:rsid w:val="00531306"/>
    <w:rsid w:val="005315D2"/>
    <w:rsid w:val="005326F2"/>
    <w:rsid w:val="00536B35"/>
    <w:rsid w:val="00542914"/>
    <w:rsid w:val="00544B11"/>
    <w:rsid w:val="00546371"/>
    <w:rsid w:val="0054733C"/>
    <w:rsid w:val="00550F2E"/>
    <w:rsid w:val="005514ED"/>
    <w:rsid w:val="0055310A"/>
    <w:rsid w:val="005550F5"/>
    <w:rsid w:val="00560D9A"/>
    <w:rsid w:val="00563E41"/>
    <w:rsid w:val="005649E7"/>
    <w:rsid w:val="005728FB"/>
    <w:rsid w:val="00574B30"/>
    <w:rsid w:val="00577DB5"/>
    <w:rsid w:val="00580B60"/>
    <w:rsid w:val="0058484E"/>
    <w:rsid w:val="00584D29"/>
    <w:rsid w:val="00585F77"/>
    <w:rsid w:val="00586942"/>
    <w:rsid w:val="00587FA8"/>
    <w:rsid w:val="005911FA"/>
    <w:rsid w:val="005912DE"/>
    <w:rsid w:val="00596C33"/>
    <w:rsid w:val="00596EFF"/>
    <w:rsid w:val="005A0F11"/>
    <w:rsid w:val="005A3FB3"/>
    <w:rsid w:val="005A4639"/>
    <w:rsid w:val="005A53F9"/>
    <w:rsid w:val="005A72E0"/>
    <w:rsid w:val="005A7312"/>
    <w:rsid w:val="005B0C0E"/>
    <w:rsid w:val="005B194C"/>
    <w:rsid w:val="005B1A18"/>
    <w:rsid w:val="005B2A52"/>
    <w:rsid w:val="005B39FC"/>
    <w:rsid w:val="005B48F9"/>
    <w:rsid w:val="005C0E07"/>
    <w:rsid w:val="005C278C"/>
    <w:rsid w:val="005C4D6A"/>
    <w:rsid w:val="005C539E"/>
    <w:rsid w:val="005D2B22"/>
    <w:rsid w:val="005D42D5"/>
    <w:rsid w:val="005E1325"/>
    <w:rsid w:val="005E2F79"/>
    <w:rsid w:val="005E3A66"/>
    <w:rsid w:val="005F021F"/>
    <w:rsid w:val="005F061D"/>
    <w:rsid w:val="005F14D7"/>
    <w:rsid w:val="005F267C"/>
    <w:rsid w:val="005F3239"/>
    <w:rsid w:val="005F7345"/>
    <w:rsid w:val="005F74A4"/>
    <w:rsid w:val="005F7E23"/>
    <w:rsid w:val="00600057"/>
    <w:rsid w:val="0060184F"/>
    <w:rsid w:val="00602A31"/>
    <w:rsid w:val="00607B0E"/>
    <w:rsid w:val="00610CD6"/>
    <w:rsid w:val="0061128A"/>
    <w:rsid w:val="0061197A"/>
    <w:rsid w:val="006120B4"/>
    <w:rsid w:val="00613671"/>
    <w:rsid w:val="00614F92"/>
    <w:rsid w:val="00616510"/>
    <w:rsid w:val="0061714B"/>
    <w:rsid w:val="00620BDE"/>
    <w:rsid w:val="00622F22"/>
    <w:rsid w:val="00623091"/>
    <w:rsid w:val="00627038"/>
    <w:rsid w:val="00635E8F"/>
    <w:rsid w:val="00636045"/>
    <w:rsid w:val="0063606B"/>
    <w:rsid w:val="00637384"/>
    <w:rsid w:val="006373AF"/>
    <w:rsid w:val="00640F48"/>
    <w:rsid w:val="0064187F"/>
    <w:rsid w:val="006519BF"/>
    <w:rsid w:val="00660160"/>
    <w:rsid w:val="00665867"/>
    <w:rsid w:val="006679FE"/>
    <w:rsid w:val="00667A92"/>
    <w:rsid w:val="00670509"/>
    <w:rsid w:val="00674A60"/>
    <w:rsid w:val="00676AC4"/>
    <w:rsid w:val="00676F7C"/>
    <w:rsid w:val="006779B1"/>
    <w:rsid w:val="0068490F"/>
    <w:rsid w:val="00684E7D"/>
    <w:rsid w:val="00686ADD"/>
    <w:rsid w:val="00687A86"/>
    <w:rsid w:val="00690205"/>
    <w:rsid w:val="00692CDA"/>
    <w:rsid w:val="006B25B1"/>
    <w:rsid w:val="006B77A8"/>
    <w:rsid w:val="006B7F15"/>
    <w:rsid w:val="006C18DC"/>
    <w:rsid w:val="006C47BC"/>
    <w:rsid w:val="006C6406"/>
    <w:rsid w:val="006D0481"/>
    <w:rsid w:val="006D052F"/>
    <w:rsid w:val="006D0DEC"/>
    <w:rsid w:val="006D2FB5"/>
    <w:rsid w:val="006D3695"/>
    <w:rsid w:val="006E03A8"/>
    <w:rsid w:val="006E125D"/>
    <w:rsid w:val="006E1840"/>
    <w:rsid w:val="006E4DA7"/>
    <w:rsid w:val="006E53F9"/>
    <w:rsid w:val="006F63C1"/>
    <w:rsid w:val="006F73CC"/>
    <w:rsid w:val="006F79A2"/>
    <w:rsid w:val="0070329E"/>
    <w:rsid w:val="00705B67"/>
    <w:rsid w:val="00706B94"/>
    <w:rsid w:val="00713E80"/>
    <w:rsid w:val="0072196D"/>
    <w:rsid w:val="00722606"/>
    <w:rsid w:val="00724A94"/>
    <w:rsid w:val="00724C2E"/>
    <w:rsid w:val="00730560"/>
    <w:rsid w:val="00734A02"/>
    <w:rsid w:val="00745CDE"/>
    <w:rsid w:val="00747B48"/>
    <w:rsid w:val="0075542A"/>
    <w:rsid w:val="00757D7B"/>
    <w:rsid w:val="007617FB"/>
    <w:rsid w:val="00761FFB"/>
    <w:rsid w:val="007670D2"/>
    <w:rsid w:val="007738BF"/>
    <w:rsid w:val="00774074"/>
    <w:rsid w:val="00774581"/>
    <w:rsid w:val="0077565F"/>
    <w:rsid w:val="00781F93"/>
    <w:rsid w:val="007823A1"/>
    <w:rsid w:val="00782934"/>
    <w:rsid w:val="007855DF"/>
    <w:rsid w:val="007876F7"/>
    <w:rsid w:val="00787B2F"/>
    <w:rsid w:val="00790D75"/>
    <w:rsid w:val="00792812"/>
    <w:rsid w:val="00793335"/>
    <w:rsid w:val="007975AC"/>
    <w:rsid w:val="007A1337"/>
    <w:rsid w:val="007A1D06"/>
    <w:rsid w:val="007A3F6B"/>
    <w:rsid w:val="007A6C57"/>
    <w:rsid w:val="007B17BD"/>
    <w:rsid w:val="007B2CEB"/>
    <w:rsid w:val="007B5E32"/>
    <w:rsid w:val="007B5FC8"/>
    <w:rsid w:val="007B73CC"/>
    <w:rsid w:val="007B74E9"/>
    <w:rsid w:val="007C75BD"/>
    <w:rsid w:val="007C7F47"/>
    <w:rsid w:val="007D2660"/>
    <w:rsid w:val="007D53D4"/>
    <w:rsid w:val="007E13F6"/>
    <w:rsid w:val="007E2AAC"/>
    <w:rsid w:val="007E37C7"/>
    <w:rsid w:val="007E425B"/>
    <w:rsid w:val="007F4BBB"/>
    <w:rsid w:val="007F6CE4"/>
    <w:rsid w:val="008048C5"/>
    <w:rsid w:val="00807FC5"/>
    <w:rsid w:val="0081098D"/>
    <w:rsid w:val="0081239C"/>
    <w:rsid w:val="0081552A"/>
    <w:rsid w:val="008161B5"/>
    <w:rsid w:val="008203DB"/>
    <w:rsid w:val="0082055C"/>
    <w:rsid w:val="00820D54"/>
    <w:rsid w:val="00824BFA"/>
    <w:rsid w:val="00824C14"/>
    <w:rsid w:val="00835607"/>
    <w:rsid w:val="00836C1B"/>
    <w:rsid w:val="00840A5A"/>
    <w:rsid w:val="00850BE3"/>
    <w:rsid w:val="00853492"/>
    <w:rsid w:val="00853CF3"/>
    <w:rsid w:val="00856C8E"/>
    <w:rsid w:val="00864111"/>
    <w:rsid w:val="00866E9B"/>
    <w:rsid w:val="008729CA"/>
    <w:rsid w:val="00875374"/>
    <w:rsid w:val="00875D42"/>
    <w:rsid w:val="00877B25"/>
    <w:rsid w:val="00881E4D"/>
    <w:rsid w:val="00884B46"/>
    <w:rsid w:val="00890A05"/>
    <w:rsid w:val="008976DD"/>
    <w:rsid w:val="008A127A"/>
    <w:rsid w:val="008A57B7"/>
    <w:rsid w:val="008B075D"/>
    <w:rsid w:val="008B4F01"/>
    <w:rsid w:val="008B60BB"/>
    <w:rsid w:val="008C3C2E"/>
    <w:rsid w:val="008C4139"/>
    <w:rsid w:val="008C63B9"/>
    <w:rsid w:val="008C7F1B"/>
    <w:rsid w:val="008D060D"/>
    <w:rsid w:val="008D2251"/>
    <w:rsid w:val="008D6120"/>
    <w:rsid w:val="008E1C92"/>
    <w:rsid w:val="008E20B4"/>
    <w:rsid w:val="008E3317"/>
    <w:rsid w:val="008E4978"/>
    <w:rsid w:val="008E4FB9"/>
    <w:rsid w:val="008E64A3"/>
    <w:rsid w:val="008F1A7C"/>
    <w:rsid w:val="009038A0"/>
    <w:rsid w:val="009144EA"/>
    <w:rsid w:val="00914CE0"/>
    <w:rsid w:val="00921860"/>
    <w:rsid w:val="0092252E"/>
    <w:rsid w:val="009273C7"/>
    <w:rsid w:val="00932B3C"/>
    <w:rsid w:val="009354A1"/>
    <w:rsid w:val="00935C00"/>
    <w:rsid w:val="00950083"/>
    <w:rsid w:val="00955BC7"/>
    <w:rsid w:val="009640B5"/>
    <w:rsid w:val="00965749"/>
    <w:rsid w:val="00967162"/>
    <w:rsid w:val="00971FAE"/>
    <w:rsid w:val="009732D9"/>
    <w:rsid w:val="00975ACA"/>
    <w:rsid w:val="00981196"/>
    <w:rsid w:val="00982CAC"/>
    <w:rsid w:val="0098601C"/>
    <w:rsid w:val="00986402"/>
    <w:rsid w:val="00987260"/>
    <w:rsid w:val="009900D8"/>
    <w:rsid w:val="00991F05"/>
    <w:rsid w:val="009922C7"/>
    <w:rsid w:val="009952F6"/>
    <w:rsid w:val="00996E00"/>
    <w:rsid w:val="009A0863"/>
    <w:rsid w:val="009A4911"/>
    <w:rsid w:val="009A6FCE"/>
    <w:rsid w:val="009B217B"/>
    <w:rsid w:val="009B2D26"/>
    <w:rsid w:val="009B39D5"/>
    <w:rsid w:val="009B3ECB"/>
    <w:rsid w:val="009B60DE"/>
    <w:rsid w:val="009B7AB2"/>
    <w:rsid w:val="009B7F51"/>
    <w:rsid w:val="009C1B1A"/>
    <w:rsid w:val="009C53FF"/>
    <w:rsid w:val="009C6E4C"/>
    <w:rsid w:val="009D0868"/>
    <w:rsid w:val="009D1429"/>
    <w:rsid w:val="009D1E57"/>
    <w:rsid w:val="009D2289"/>
    <w:rsid w:val="009D73E6"/>
    <w:rsid w:val="009E1482"/>
    <w:rsid w:val="009E48AB"/>
    <w:rsid w:val="009E625D"/>
    <w:rsid w:val="009E7BFA"/>
    <w:rsid w:val="009F0CD3"/>
    <w:rsid w:val="009F1C61"/>
    <w:rsid w:val="009F7E7E"/>
    <w:rsid w:val="00A00EAB"/>
    <w:rsid w:val="00A0433A"/>
    <w:rsid w:val="00A063AA"/>
    <w:rsid w:val="00A10724"/>
    <w:rsid w:val="00A15578"/>
    <w:rsid w:val="00A17258"/>
    <w:rsid w:val="00A17E91"/>
    <w:rsid w:val="00A22D08"/>
    <w:rsid w:val="00A22F90"/>
    <w:rsid w:val="00A25938"/>
    <w:rsid w:val="00A3075D"/>
    <w:rsid w:val="00A35178"/>
    <w:rsid w:val="00A3542E"/>
    <w:rsid w:val="00A41C77"/>
    <w:rsid w:val="00A439ED"/>
    <w:rsid w:val="00A44301"/>
    <w:rsid w:val="00A4438D"/>
    <w:rsid w:val="00A46BE1"/>
    <w:rsid w:val="00A52BFE"/>
    <w:rsid w:val="00A56328"/>
    <w:rsid w:val="00A60D16"/>
    <w:rsid w:val="00A62275"/>
    <w:rsid w:val="00A65E55"/>
    <w:rsid w:val="00A6787F"/>
    <w:rsid w:val="00A71905"/>
    <w:rsid w:val="00A71B96"/>
    <w:rsid w:val="00A76558"/>
    <w:rsid w:val="00A81CDB"/>
    <w:rsid w:val="00A82B8F"/>
    <w:rsid w:val="00A876B5"/>
    <w:rsid w:val="00A87ECC"/>
    <w:rsid w:val="00A93A9F"/>
    <w:rsid w:val="00A943F6"/>
    <w:rsid w:val="00A95021"/>
    <w:rsid w:val="00A950A1"/>
    <w:rsid w:val="00AA0D14"/>
    <w:rsid w:val="00AA38DB"/>
    <w:rsid w:val="00AA57AA"/>
    <w:rsid w:val="00AA5AD4"/>
    <w:rsid w:val="00AA71DB"/>
    <w:rsid w:val="00AB24E4"/>
    <w:rsid w:val="00AB2A56"/>
    <w:rsid w:val="00AB5330"/>
    <w:rsid w:val="00AC138F"/>
    <w:rsid w:val="00AC2334"/>
    <w:rsid w:val="00AC3E23"/>
    <w:rsid w:val="00AD2357"/>
    <w:rsid w:val="00AD271B"/>
    <w:rsid w:val="00AD4B67"/>
    <w:rsid w:val="00AD5CAB"/>
    <w:rsid w:val="00AD6DE7"/>
    <w:rsid w:val="00AE31BE"/>
    <w:rsid w:val="00AE41ED"/>
    <w:rsid w:val="00AF05FD"/>
    <w:rsid w:val="00AF5725"/>
    <w:rsid w:val="00AF7B60"/>
    <w:rsid w:val="00B016A8"/>
    <w:rsid w:val="00B06C9B"/>
    <w:rsid w:val="00B07187"/>
    <w:rsid w:val="00B13A7B"/>
    <w:rsid w:val="00B15BE0"/>
    <w:rsid w:val="00B15D07"/>
    <w:rsid w:val="00B179AD"/>
    <w:rsid w:val="00B20A51"/>
    <w:rsid w:val="00B227F1"/>
    <w:rsid w:val="00B2753A"/>
    <w:rsid w:val="00B27B3D"/>
    <w:rsid w:val="00B30ED5"/>
    <w:rsid w:val="00B40D01"/>
    <w:rsid w:val="00B437A9"/>
    <w:rsid w:val="00B446E6"/>
    <w:rsid w:val="00B452B8"/>
    <w:rsid w:val="00B5083C"/>
    <w:rsid w:val="00B556DC"/>
    <w:rsid w:val="00B60A30"/>
    <w:rsid w:val="00B61F38"/>
    <w:rsid w:val="00B62733"/>
    <w:rsid w:val="00B64666"/>
    <w:rsid w:val="00B649FF"/>
    <w:rsid w:val="00B71815"/>
    <w:rsid w:val="00B73D32"/>
    <w:rsid w:val="00B7728F"/>
    <w:rsid w:val="00B8266A"/>
    <w:rsid w:val="00B82C42"/>
    <w:rsid w:val="00B85A56"/>
    <w:rsid w:val="00B93462"/>
    <w:rsid w:val="00B947ED"/>
    <w:rsid w:val="00BA0385"/>
    <w:rsid w:val="00BA1EAD"/>
    <w:rsid w:val="00BA223D"/>
    <w:rsid w:val="00BA34A8"/>
    <w:rsid w:val="00BA57E9"/>
    <w:rsid w:val="00BB0F60"/>
    <w:rsid w:val="00BB1EAF"/>
    <w:rsid w:val="00BB4FD0"/>
    <w:rsid w:val="00BC2E6F"/>
    <w:rsid w:val="00BC5ADD"/>
    <w:rsid w:val="00BC6808"/>
    <w:rsid w:val="00BD1E35"/>
    <w:rsid w:val="00BD22A6"/>
    <w:rsid w:val="00BE02A9"/>
    <w:rsid w:val="00BE11C9"/>
    <w:rsid w:val="00BE6027"/>
    <w:rsid w:val="00BE711C"/>
    <w:rsid w:val="00BF00D4"/>
    <w:rsid w:val="00BF1D50"/>
    <w:rsid w:val="00BF2739"/>
    <w:rsid w:val="00BF5FB6"/>
    <w:rsid w:val="00C01CC4"/>
    <w:rsid w:val="00C07BA5"/>
    <w:rsid w:val="00C11D43"/>
    <w:rsid w:val="00C125F8"/>
    <w:rsid w:val="00C17B98"/>
    <w:rsid w:val="00C20C5D"/>
    <w:rsid w:val="00C22248"/>
    <w:rsid w:val="00C25832"/>
    <w:rsid w:val="00C27711"/>
    <w:rsid w:val="00C30B3D"/>
    <w:rsid w:val="00C310A2"/>
    <w:rsid w:val="00C31D97"/>
    <w:rsid w:val="00C347BC"/>
    <w:rsid w:val="00C36563"/>
    <w:rsid w:val="00C36983"/>
    <w:rsid w:val="00C44C51"/>
    <w:rsid w:val="00C454E0"/>
    <w:rsid w:val="00C46027"/>
    <w:rsid w:val="00C51AFC"/>
    <w:rsid w:val="00C618EC"/>
    <w:rsid w:val="00C62079"/>
    <w:rsid w:val="00C62526"/>
    <w:rsid w:val="00C62DFC"/>
    <w:rsid w:val="00C6328F"/>
    <w:rsid w:val="00C651DA"/>
    <w:rsid w:val="00C67805"/>
    <w:rsid w:val="00C71506"/>
    <w:rsid w:val="00C7248D"/>
    <w:rsid w:val="00C74822"/>
    <w:rsid w:val="00C77C2E"/>
    <w:rsid w:val="00C81C8D"/>
    <w:rsid w:val="00C83935"/>
    <w:rsid w:val="00C86E48"/>
    <w:rsid w:val="00C976B7"/>
    <w:rsid w:val="00CA19FF"/>
    <w:rsid w:val="00CA1E78"/>
    <w:rsid w:val="00CA2F3C"/>
    <w:rsid w:val="00CA4D0F"/>
    <w:rsid w:val="00CA5E38"/>
    <w:rsid w:val="00CA743F"/>
    <w:rsid w:val="00CB1AA0"/>
    <w:rsid w:val="00CB426A"/>
    <w:rsid w:val="00CB74AC"/>
    <w:rsid w:val="00CC162B"/>
    <w:rsid w:val="00CC4D9B"/>
    <w:rsid w:val="00CC5555"/>
    <w:rsid w:val="00CC73C3"/>
    <w:rsid w:val="00CD2155"/>
    <w:rsid w:val="00CD41FC"/>
    <w:rsid w:val="00CD691D"/>
    <w:rsid w:val="00CD74E3"/>
    <w:rsid w:val="00CD7528"/>
    <w:rsid w:val="00CD760E"/>
    <w:rsid w:val="00CD7E7E"/>
    <w:rsid w:val="00CE26A9"/>
    <w:rsid w:val="00CE396A"/>
    <w:rsid w:val="00CE5375"/>
    <w:rsid w:val="00CE6052"/>
    <w:rsid w:val="00CF2011"/>
    <w:rsid w:val="00CF558C"/>
    <w:rsid w:val="00CF5FB7"/>
    <w:rsid w:val="00CF618E"/>
    <w:rsid w:val="00D01436"/>
    <w:rsid w:val="00D01B12"/>
    <w:rsid w:val="00D06377"/>
    <w:rsid w:val="00D067B0"/>
    <w:rsid w:val="00D11C11"/>
    <w:rsid w:val="00D167B5"/>
    <w:rsid w:val="00D20729"/>
    <w:rsid w:val="00D25BEB"/>
    <w:rsid w:val="00D26378"/>
    <w:rsid w:val="00D33D41"/>
    <w:rsid w:val="00D34579"/>
    <w:rsid w:val="00D37848"/>
    <w:rsid w:val="00D41489"/>
    <w:rsid w:val="00D435CC"/>
    <w:rsid w:val="00D45BA9"/>
    <w:rsid w:val="00D47454"/>
    <w:rsid w:val="00D47CA2"/>
    <w:rsid w:val="00D52F99"/>
    <w:rsid w:val="00D575C1"/>
    <w:rsid w:val="00D57F1A"/>
    <w:rsid w:val="00D62037"/>
    <w:rsid w:val="00D627E6"/>
    <w:rsid w:val="00D70917"/>
    <w:rsid w:val="00D83797"/>
    <w:rsid w:val="00D83EEA"/>
    <w:rsid w:val="00D85403"/>
    <w:rsid w:val="00D93DB8"/>
    <w:rsid w:val="00D95E2C"/>
    <w:rsid w:val="00D95F8D"/>
    <w:rsid w:val="00D97161"/>
    <w:rsid w:val="00DA0D9F"/>
    <w:rsid w:val="00DA1FDD"/>
    <w:rsid w:val="00DA27C5"/>
    <w:rsid w:val="00DA2F0F"/>
    <w:rsid w:val="00DA3FB3"/>
    <w:rsid w:val="00DB408D"/>
    <w:rsid w:val="00DB5C97"/>
    <w:rsid w:val="00DB7341"/>
    <w:rsid w:val="00DC04AF"/>
    <w:rsid w:val="00DC27D9"/>
    <w:rsid w:val="00DC3014"/>
    <w:rsid w:val="00DC543D"/>
    <w:rsid w:val="00DC69DD"/>
    <w:rsid w:val="00DC7C77"/>
    <w:rsid w:val="00DD0E6C"/>
    <w:rsid w:val="00DD21C9"/>
    <w:rsid w:val="00DD63F3"/>
    <w:rsid w:val="00DE11E8"/>
    <w:rsid w:val="00DE2B54"/>
    <w:rsid w:val="00DE4111"/>
    <w:rsid w:val="00DF244E"/>
    <w:rsid w:val="00DF46D7"/>
    <w:rsid w:val="00DF538B"/>
    <w:rsid w:val="00E04877"/>
    <w:rsid w:val="00E10DD6"/>
    <w:rsid w:val="00E135A6"/>
    <w:rsid w:val="00E15568"/>
    <w:rsid w:val="00E16361"/>
    <w:rsid w:val="00E16768"/>
    <w:rsid w:val="00E177FD"/>
    <w:rsid w:val="00E20F54"/>
    <w:rsid w:val="00E2577E"/>
    <w:rsid w:val="00E27072"/>
    <w:rsid w:val="00E27D5A"/>
    <w:rsid w:val="00E33703"/>
    <w:rsid w:val="00E33C9F"/>
    <w:rsid w:val="00E345A4"/>
    <w:rsid w:val="00E37086"/>
    <w:rsid w:val="00E37349"/>
    <w:rsid w:val="00E411C1"/>
    <w:rsid w:val="00E44562"/>
    <w:rsid w:val="00E509CD"/>
    <w:rsid w:val="00E56481"/>
    <w:rsid w:val="00E602A8"/>
    <w:rsid w:val="00E625D7"/>
    <w:rsid w:val="00E674AB"/>
    <w:rsid w:val="00E6784C"/>
    <w:rsid w:val="00E7160E"/>
    <w:rsid w:val="00E737A9"/>
    <w:rsid w:val="00E7531B"/>
    <w:rsid w:val="00E7740A"/>
    <w:rsid w:val="00E778AA"/>
    <w:rsid w:val="00E830B0"/>
    <w:rsid w:val="00E842C6"/>
    <w:rsid w:val="00E845EE"/>
    <w:rsid w:val="00E87763"/>
    <w:rsid w:val="00E93A83"/>
    <w:rsid w:val="00E95C38"/>
    <w:rsid w:val="00E964E1"/>
    <w:rsid w:val="00E9771E"/>
    <w:rsid w:val="00EA1798"/>
    <w:rsid w:val="00EA6983"/>
    <w:rsid w:val="00EA783E"/>
    <w:rsid w:val="00EA7C8D"/>
    <w:rsid w:val="00EC332C"/>
    <w:rsid w:val="00EC4AB6"/>
    <w:rsid w:val="00EC4FD9"/>
    <w:rsid w:val="00EC5219"/>
    <w:rsid w:val="00EC5F50"/>
    <w:rsid w:val="00ED2780"/>
    <w:rsid w:val="00ED5954"/>
    <w:rsid w:val="00ED5F81"/>
    <w:rsid w:val="00EE508B"/>
    <w:rsid w:val="00EE5FCF"/>
    <w:rsid w:val="00EE6FCF"/>
    <w:rsid w:val="00EF1B9D"/>
    <w:rsid w:val="00EF3FD2"/>
    <w:rsid w:val="00EF434D"/>
    <w:rsid w:val="00EF679E"/>
    <w:rsid w:val="00F01A9F"/>
    <w:rsid w:val="00F060BE"/>
    <w:rsid w:val="00F10593"/>
    <w:rsid w:val="00F1183E"/>
    <w:rsid w:val="00F12FD4"/>
    <w:rsid w:val="00F245BB"/>
    <w:rsid w:val="00F267C7"/>
    <w:rsid w:val="00F27B56"/>
    <w:rsid w:val="00F27D79"/>
    <w:rsid w:val="00F32BB5"/>
    <w:rsid w:val="00F343A7"/>
    <w:rsid w:val="00F41123"/>
    <w:rsid w:val="00F4271E"/>
    <w:rsid w:val="00F42949"/>
    <w:rsid w:val="00F4409E"/>
    <w:rsid w:val="00F45CAC"/>
    <w:rsid w:val="00F45DA7"/>
    <w:rsid w:val="00F46F5E"/>
    <w:rsid w:val="00F50FC9"/>
    <w:rsid w:val="00F5106A"/>
    <w:rsid w:val="00F52679"/>
    <w:rsid w:val="00F52ABD"/>
    <w:rsid w:val="00F530E1"/>
    <w:rsid w:val="00F53692"/>
    <w:rsid w:val="00F552DE"/>
    <w:rsid w:val="00F57BEF"/>
    <w:rsid w:val="00F63D3D"/>
    <w:rsid w:val="00F70C55"/>
    <w:rsid w:val="00F71812"/>
    <w:rsid w:val="00F720A0"/>
    <w:rsid w:val="00F73528"/>
    <w:rsid w:val="00F7447D"/>
    <w:rsid w:val="00F75DB2"/>
    <w:rsid w:val="00F8111E"/>
    <w:rsid w:val="00F8551D"/>
    <w:rsid w:val="00F9083F"/>
    <w:rsid w:val="00F90883"/>
    <w:rsid w:val="00FA076B"/>
    <w:rsid w:val="00FA27B0"/>
    <w:rsid w:val="00FA6A7B"/>
    <w:rsid w:val="00FB1078"/>
    <w:rsid w:val="00FB47BA"/>
    <w:rsid w:val="00FB4EBE"/>
    <w:rsid w:val="00FB5206"/>
    <w:rsid w:val="00FB5255"/>
    <w:rsid w:val="00FC0220"/>
    <w:rsid w:val="00FC3A4A"/>
    <w:rsid w:val="00FC42D2"/>
    <w:rsid w:val="00FC5127"/>
    <w:rsid w:val="00FC52DB"/>
    <w:rsid w:val="00FC65DA"/>
    <w:rsid w:val="00FC7799"/>
    <w:rsid w:val="00FE21C8"/>
    <w:rsid w:val="00FE4A9A"/>
    <w:rsid w:val="00FF0C7C"/>
    <w:rsid w:val="00FF1FAF"/>
    <w:rsid w:val="00FF21EF"/>
    <w:rsid w:val="00FF48C1"/>
    <w:rsid w:val="00FF5971"/>
    <w:rsid w:val="00FF5B45"/>
    <w:rsid w:val="00FF7D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6FAEADB"/>
  <w15:docId w15:val="{2FEAD73B-DFA0-4F22-A7D9-23EBF2A52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60D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307D16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307D16"/>
  </w:style>
  <w:style w:type="paragraph" w:styleId="Rodap">
    <w:name w:val="footer"/>
    <w:basedOn w:val="Normal"/>
    <w:link w:val="RodapChar"/>
    <w:uiPriority w:val="99"/>
    <w:unhideWhenUsed/>
    <w:rsid w:val="00307D16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307D16"/>
  </w:style>
  <w:style w:type="paragraph" w:customStyle="1" w:styleId="Corpodetexto1">
    <w:name w:val="Corpo de texto1"/>
    <w:rsid w:val="004154F2"/>
    <w:pPr>
      <w:spacing w:after="0" w:line="240" w:lineRule="auto"/>
    </w:pPr>
    <w:rPr>
      <w:rFonts w:ascii="CG Times (WN)" w:eastAsia="Times New Roman" w:hAnsi="CG Times (WN)" w:cs="Times New Roman"/>
      <w:color w:val="000000"/>
      <w:sz w:val="24"/>
      <w:szCs w:val="20"/>
      <w:lang w:val="en-US"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AE31BE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E31BE"/>
    <w:rPr>
      <w:rFonts w:ascii="Segoe UI" w:eastAsia="Times New Roman" w:hAnsi="Segoe UI" w:cs="Segoe UI"/>
      <w:sz w:val="18"/>
      <w:szCs w:val="18"/>
      <w:lang w:eastAsia="pt-BR"/>
    </w:rPr>
  </w:style>
  <w:style w:type="paragraph" w:styleId="PargrafodaLista">
    <w:name w:val="List Paragraph"/>
    <w:basedOn w:val="Normal"/>
    <w:uiPriority w:val="34"/>
    <w:qFormat/>
    <w:rsid w:val="00EA783E"/>
    <w:pPr>
      <w:ind w:left="720"/>
      <w:contextualSpacing/>
    </w:pPr>
  </w:style>
  <w:style w:type="paragraph" w:customStyle="1" w:styleId="Default">
    <w:name w:val="Default"/>
    <w:rsid w:val="003359F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Body">
    <w:name w:val="Body"/>
    <w:basedOn w:val="Normal"/>
    <w:uiPriority w:val="1"/>
    <w:qFormat/>
    <w:rsid w:val="00AC2334"/>
    <w:pPr>
      <w:widowControl w:val="0"/>
    </w:pPr>
    <w:rPr>
      <w:rFonts w:ascii="Arial" w:eastAsia="Arial" w:hAnsi="Arial" w:cstheme="minorBidi"/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6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9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8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4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9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0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4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1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2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9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8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3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9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2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2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8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95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3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4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2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4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4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2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6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87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6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9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4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9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6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6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2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9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2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1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2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7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7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2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7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0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7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2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7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2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1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1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4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7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3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0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6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0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5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9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3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3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9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4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8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6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7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9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7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5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4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6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4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3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6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9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7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1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4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1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intermaster.es@hotmail.com.br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intermaster.es@hotmail.com.br" TargetMode="External"/><Relationship Id="rId2" Type="http://schemas.openxmlformats.org/officeDocument/2006/relationships/image" Target="media/image1.jpeg"/><Relationship Id="rId1" Type="http://schemas.openxmlformats.org/officeDocument/2006/relationships/hyperlink" Target="mailto:intermaster.es@hotmail.com.br" TargetMode="External"/><Relationship Id="rId4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enes\Google%20Drive\Timbrado%20A4%20Word%20-%20Agnes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Timbrado A4 Word - Agnes</Template>
  <TotalTime>0</TotalTime>
  <Pages>1</Pages>
  <Words>179</Words>
  <Characters>967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Agnes</dc:creator>
  <cp:lastModifiedBy>Connecting</cp:lastModifiedBy>
  <cp:revision>2</cp:revision>
  <cp:lastPrinted>2023-12-22T18:58:00Z</cp:lastPrinted>
  <dcterms:created xsi:type="dcterms:W3CDTF">2025-01-17T19:48:00Z</dcterms:created>
  <dcterms:modified xsi:type="dcterms:W3CDTF">2025-01-17T19:48:00Z</dcterms:modified>
</cp:coreProperties>
</file>